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A9" w:rsidRDefault="00310EA9">
      <w:pPr>
        <w:pStyle w:val="BodyText"/>
        <w:ind w:left="0"/>
        <w:rPr>
          <w:sz w:val="30"/>
          <w:szCs w:val="30"/>
        </w:rPr>
      </w:pPr>
    </w:p>
    <w:p w:rsidR="00310EA9" w:rsidRDefault="00310EA9">
      <w:pPr>
        <w:pStyle w:val="BodyText"/>
        <w:ind w:left="0"/>
        <w:rPr>
          <w:sz w:val="30"/>
          <w:szCs w:val="30"/>
        </w:rPr>
      </w:pPr>
    </w:p>
    <w:p w:rsidR="00310EA9" w:rsidRDefault="00310EA9">
      <w:pPr>
        <w:pStyle w:val="BodyText"/>
        <w:ind w:left="0"/>
        <w:rPr>
          <w:sz w:val="30"/>
          <w:szCs w:val="30"/>
        </w:rPr>
      </w:pPr>
    </w:p>
    <w:p w:rsidR="00310EA9" w:rsidRPr="00E83D98" w:rsidRDefault="00310EA9" w:rsidP="00EA32BD"/>
    <w:p w:rsidR="00310EA9" w:rsidRDefault="00310EA9" w:rsidP="00EA32BD">
      <w:pPr>
        <w:jc w:val="center"/>
      </w:pPr>
      <w:r w:rsidRPr="00E83D98">
        <w:t>Министерство образования и науки Республики Татарстан</w:t>
      </w:r>
      <w:r w:rsidRPr="00E83D98">
        <w:br/>
        <w:t>Муниципальное бюджетное учреждение дополнительного образования</w:t>
      </w:r>
      <w:r w:rsidRPr="00E83D98">
        <w:br/>
        <w:t xml:space="preserve"> «Центр внешкольной работы»</w:t>
      </w:r>
      <w:r w:rsidRPr="00E83D98">
        <w:br/>
        <w:t>Аксубаевского муниципального района РТ</w:t>
      </w: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Pr="00E83D98" w:rsidRDefault="00310EA9" w:rsidP="00EA32BD">
      <w:r>
        <w:t xml:space="preserve"> </w:t>
      </w:r>
      <w:r w:rsidRPr="00E83D98">
        <w:t xml:space="preserve">Принята на заседании                                                                            </w:t>
      </w:r>
      <w:r>
        <w:t xml:space="preserve">                                    «</w:t>
      </w:r>
      <w:r w:rsidRPr="00E83D98">
        <w:t>Утверждаю</w:t>
      </w:r>
      <w:r>
        <w:t>»</w:t>
      </w:r>
      <w:r w:rsidRPr="00E83D98">
        <w:t>:</w:t>
      </w:r>
    </w:p>
    <w:p w:rsidR="00310EA9" w:rsidRPr="00E83D98" w:rsidRDefault="00310EA9" w:rsidP="00EA32BD">
      <w:r w:rsidRPr="00E83D98">
        <w:t xml:space="preserve"> педагогического совета                                        </w:t>
      </w:r>
      <w:r>
        <w:t xml:space="preserve">                                                 </w:t>
      </w:r>
      <w:r w:rsidRPr="00E83D98">
        <w:t>Директор МБУДО «ЦВР»</w:t>
      </w:r>
    </w:p>
    <w:p w:rsidR="00310EA9" w:rsidRPr="00E83D98" w:rsidRDefault="00310EA9" w:rsidP="00521A52">
      <w:r>
        <w:t xml:space="preserve"> от «  26   »   августа 2025</w:t>
      </w:r>
      <w:r w:rsidRPr="00E83D98">
        <w:t xml:space="preserve"> г.                                                     </w:t>
      </w:r>
      <w:r>
        <w:t xml:space="preserve">                             </w:t>
      </w:r>
      <w:r w:rsidRPr="00E83D98">
        <w:t xml:space="preserve">  </w:t>
      </w:r>
      <w:r>
        <w:t xml:space="preserve">     __________/Егоров А.В.</w:t>
      </w:r>
      <w:r w:rsidRPr="00E83D98">
        <w:t>/</w:t>
      </w:r>
    </w:p>
    <w:p w:rsidR="00310EA9" w:rsidRPr="00E83D98" w:rsidRDefault="00310EA9" w:rsidP="00EA32BD">
      <w:r>
        <w:t xml:space="preserve"> </w:t>
      </w:r>
      <w:r w:rsidRPr="00E83D98">
        <w:t xml:space="preserve">Протокол №1  </w:t>
      </w:r>
      <w:r>
        <w:t xml:space="preserve">                                                                                                            </w:t>
      </w:r>
      <w:r w:rsidRPr="00E83D98">
        <w:t xml:space="preserve"> </w:t>
      </w:r>
      <w:r>
        <w:t>от 26 августа 2025 г.</w:t>
      </w:r>
      <w:r w:rsidRPr="00E83D98">
        <w:t xml:space="preserve">                      </w:t>
      </w:r>
      <w:r>
        <w:t xml:space="preserve">     </w:t>
      </w: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/>
    <w:p w:rsidR="00310EA9" w:rsidRDefault="00310EA9" w:rsidP="00EA32BD">
      <w:pPr>
        <w:jc w:val="center"/>
        <w:rPr>
          <w:b/>
          <w:bCs/>
          <w:sz w:val="28"/>
          <w:szCs w:val="28"/>
        </w:rPr>
      </w:pPr>
      <w:r w:rsidRPr="00E83D98">
        <w:rPr>
          <w:b/>
          <w:bCs/>
          <w:sz w:val="28"/>
          <w:szCs w:val="28"/>
        </w:rPr>
        <w:t>Дополнительная общеобразовательная общеразвивающая</w:t>
      </w:r>
    </w:p>
    <w:p w:rsidR="00310EA9" w:rsidRPr="00E83D98" w:rsidRDefault="00310EA9" w:rsidP="001E3863">
      <w:pPr>
        <w:jc w:val="center"/>
        <w:rPr>
          <w:b/>
          <w:bCs/>
          <w:sz w:val="28"/>
          <w:szCs w:val="28"/>
        </w:rPr>
      </w:pPr>
      <w:r w:rsidRPr="00E83D9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</w:t>
      </w:r>
      <w:r w:rsidRPr="00E83D98">
        <w:rPr>
          <w:b/>
          <w:bCs/>
          <w:sz w:val="28"/>
          <w:szCs w:val="28"/>
        </w:rPr>
        <w:t>рограмма</w:t>
      </w:r>
      <w:r>
        <w:rPr>
          <w:b/>
          <w:bCs/>
          <w:sz w:val="28"/>
          <w:szCs w:val="28"/>
        </w:rPr>
        <w:t xml:space="preserve"> художественной </w:t>
      </w:r>
      <w:r w:rsidRPr="00E83D98">
        <w:rPr>
          <w:b/>
          <w:bCs/>
          <w:sz w:val="28"/>
          <w:szCs w:val="28"/>
        </w:rPr>
        <w:t>направленности</w:t>
      </w:r>
    </w:p>
    <w:p w:rsidR="00310EA9" w:rsidRPr="008866CA" w:rsidRDefault="00310EA9" w:rsidP="00EA32BD">
      <w:pPr>
        <w:jc w:val="center"/>
        <w:rPr>
          <w:b/>
          <w:bCs/>
          <w:sz w:val="32"/>
          <w:szCs w:val="32"/>
        </w:rPr>
      </w:pPr>
      <w:r w:rsidRPr="008866CA">
        <w:rPr>
          <w:b/>
          <w:bCs/>
          <w:sz w:val="32"/>
          <w:szCs w:val="32"/>
        </w:rPr>
        <w:t>«Театральное</w:t>
      </w:r>
      <w:r>
        <w:rPr>
          <w:b/>
          <w:bCs/>
          <w:sz w:val="32"/>
          <w:szCs w:val="32"/>
        </w:rPr>
        <w:t xml:space="preserve">    </w:t>
      </w:r>
      <w:r w:rsidRPr="008866CA">
        <w:rPr>
          <w:b/>
          <w:bCs/>
          <w:sz w:val="32"/>
          <w:szCs w:val="32"/>
        </w:rPr>
        <w:t>искусство»</w:t>
      </w:r>
    </w:p>
    <w:p w:rsidR="00310EA9" w:rsidRPr="00E83D98" w:rsidRDefault="00310EA9" w:rsidP="00EA32BD">
      <w:pPr>
        <w:jc w:val="center"/>
        <w:rPr>
          <w:b/>
          <w:bCs/>
          <w:sz w:val="28"/>
          <w:szCs w:val="28"/>
        </w:rPr>
      </w:pPr>
    </w:p>
    <w:p w:rsidR="00310EA9" w:rsidRPr="00E83D98" w:rsidRDefault="00310EA9" w:rsidP="00EA32BD">
      <w:pPr>
        <w:jc w:val="center"/>
        <w:rPr>
          <w:b/>
          <w:bCs/>
          <w:sz w:val="28"/>
          <w:szCs w:val="28"/>
        </w:rPr>
      </w:pPr>
    </w:p>
    <w:p w:rsidR="00310EA9" w:rsidRPr="00E83D98" w:rsidRDefault="00310EA9" w:rsidP="00EA32BD">
      <w:pPr>
        <w:jc w:val="center"/>
        <w:rPr>
          <w:b/>
          <w:bCs/>
          <w:sz w:val="28"/>
          <w:szCs w:val="28"/>
        </w:rPr>
      </w:pPr>
    </w:p>
    <w:p w:rsidR="00310EA9" w:rsidRPr="00E83D98" w:rsidRDefault="00310EA9" w:rsidP="00EA32BD">
      <w:pPr>
        <w:jc w:val="center"/>
        <w:rPr>
          <w:b/>
          <w:bCs/>
        </w:rPr>
      </w:pPr>
    </w:p>
    <w:p w:rsidR="00310EA9" w:rsidRPr="00E83D98" w:rsidRDefault="00310EA9" w:rsidP="00EA32BD">
      <w:pPr>
        <w:jc w:val="center"/>
      </w:pPr>
      <w:r>
        <w:t xml:space="preserve"> возраст обучающихся: 7-15</w:t>
      </w:r>
      <w:r w:rsidRPr="00E83D98">
        <w:t xml:space="preserve"> лет</w:t>
      </w:r>
    </w:p>
    <w:p w:rsidR="00310EA9" w:rsidRPr="00E83D98" w:rsidRDefault="00310EA9" w:rsidP="00EA32BD">
      <w:pPr>
        <w:jc w:val="center"/>
      </w:pPr>
      <w:r>
        <w:t xml:space="preserve">              срок реализации: 3</w:t>
      </w:r>
      <w:r w:rsidRPr="00E83D98">
        <w:t xml:space="preserve"> год</w:t>
      </w:r>
      <w:r>
        <w:t>а</w:t>
      </w: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Default="00310EA9" w:rsidP="00EA32BD">
      <w:pPr>
        <w:jc w:val="right"/>
      </w:pPr>
    </w:p>
    <w:p w:rsidR="00310EA9" w:rsidRPr="00E83D98" w:rsidRDefault="00310EA9" w:rsidP="00EA32BD">
      <w:pPr>
        <w:jc w:val="right"/>
      </w:pPr>
      <w:r w:rsidRPr="00E83D98">
        <w:t xml:space="preserve">  Автор-составитель:</w:t>
      </w:r>
    </w:p>
    <w:p w:rsidR="00310EA9" w:rsidRDefault="00310EA9" w:rsidP="00EA32BD">
      <w:pPr>
        <w:jc w:val="right"/>
      </w:pPr>
      <w:r>
        <w:t>Мельникова Г.П.</w:t>
      </w:r>
    </w:p>
    <w:p w:rsidR="00310EA9" w:rsidRPr="00E83D98" w:rsidRDefault="00310EA9" w:rsidP="00EA32BD">
      <w:pPr>
        <w:jc w:val="right"/>
      </w:pPr>
      <w:r w:rsidRPr="00E83D98">
        <w:t xml:space="preserve">педагог дополнительного образования                                                                                                                                                                                </w:t>
      </w:r>
    </w:p>
    <w:p w:rsidR="00310EA9" w:rsidRPr="00E83D98" w:rsidRDefault="00310EA9" w:rsidP="00EA32BD">
      <w:pPr>
        <w:jc w:val="right"/>
      </w:pPr>
    </w:p>
    <w:p w:rsidR="00310EA9" w:rsidRPr="00E83D98" w:rsidRDefault="00310EA9" w:rsidP="00EA32BD">
      <w:pPr>
        <w:jc w:val="right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Default="00310EA9" w:rsidP="00EA32BD">
      <w:pPr>
        <w:jc w:val="center"/>
      </w:pPr>
    </w:p>
    <w:p w:rsidR="00310EA9" w:rsidRPr="00E83D98" w:rsidRDefault="00310EA9" w:rsidP="00EA32BD">
      <w:pPr>
        <w:jc w:val="center"/>
      </w:pPr>
    </w:p>
    <w:p w:rsidR="00310EA9" w:rsidRPr="00E83D98" w:rsidRDefault="00310EA9" w:rsidP="00EA32BD">
      <w:pPr>
        <w:jc w:val="center"/>
      </w:pPr>
      <w:r w:rsidRPr="00E83D98">
        <w:t>п.г.т. Аксубаево</w:t>
      </w:r>
    </w:p>
    <w:p w:rsidR="00310EA9" w:rsidRPr="00E83D98" w:rsidRDefault="00310EA9" w:rsidP="00EA32BD">
      <w:pPr>
        <w:jc w:val="center"/>
      </w:pPr>
      <w:r>
        <w:t>2025</w:t>
      </w:r>
    </w:p>
    <w:p w:rsidR="00310EA9" w:rsidRPr="00E83D98" w:rsidRDefault="00310EA9" w:rsidP="00EA32BD"/>
    <w:p w:rsidR="00310EA9" w:rsidRDefault="00310EA9">
      <w:pPr>
        <w:spacing w:line="242" w:lineRule="auto"/>
        <w:sectPr w:rsidR="00310EA9">
          <w:footerReference w:type="default" r:id="rId7"/>
          <w:type w:val="continuous"/>
          <w:pgSz w:w="11910" w:h="16840"/>
          <w:pgMar w:top="420" w:right="620" w:bottom="460" w:left="660" w:header="720" w:footer="268" w:gutter="0"/>
          <w:pgNumType w:start="1"/>
          <w:cols w:space="720"/>
        </w:sectPr>
      </w:pPr>
    </w:p>
    <w:p w:rsidR="00310EA9" w:rsidRPr="00521A52" w:rsidRDefault="00310EA9" w:rsidP="004B3677">
      <w:pPr>
        <w:pStyle w:val="11"/>
        <w:spacing w:before="65" w:line="644" w:lineRule="exact"/>
        <w:ind w:left="333" w:right="3735" w:firstLine="2547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Пояснительная записка</w:t>
      </w:r>
    </w:p>
    <w:p w:rsidR="00310EA9" w:rsidRPr="00521A52" w:rsidRDefault="00310EA9">
      <w:pPr>
        <w:pStyle w:val="BodyText"/>
        <w:spacing w:before="10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ind w:left="1042"/>
        <w:rPr>
          <w:sz w:val="22"/>
          <w:szCs w:val="22"/>
        </w:rPr>
      </w:pPr>
      <w:r w:rsidRPr="00521A52">
        <w:rPr>
          <w:sz w:val="22"/>
          <w:szCs w:val="22"/>
        </w:rPr>
        <w:t>Направленность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программы</w:t>
      </w:r>
    </w:p>
    <w:p w:rsidR="00310EA9" w:rsidRPr="00521A52" w:rsidRDefault="00310EA9">
      <w:pPr>
        <w:pStyle w:val="BodyText"/>
        <w:ind w:right="223" w:firstLine="70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Образовательная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программа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«Театральное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искусство»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имеет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художественную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направленность.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Ориентирована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развитие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общей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эстетической культуры учащихся, художественных способностей и склонностей,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носит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ярко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выраженный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креативный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характер,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предусматривая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возможность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творческого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самовыражения,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творческой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импровизации.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Предмет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изучения-основы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театрального искусства,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азы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актерского исполнительского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мастерства.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ind w:left="1042"/>
        <w:rPr>
          <w:sz w:val="22"/>
          <w:szCs w:val="22"/>
        </w:rPr>
      </w:pPr>
      <w:r w:rsidRPr="00521A52">
        <w:rPr>
          <w:sz w:val="22"/>
          <w:szCs w:val="22"/>
        </w:rPr>
        <w:t>Педагогическая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целесообразность</w:t>
      </w:r>
    </w:p>
    <w:p w:rsidR="00310EA9" w:rsidRPr="00521A52" w:rsidRDefault="00310EA9">
      <w:pPr>
        <w:pStyle w:val="BodyText"/>
        <w:ind w:right="225" w:firstLine="70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Образовательная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программа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«Театральное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искусство»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педагогически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целесообразна, т.к. направлена, прежде всего, на развитие творческого начала в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каждом учащемся, на выражение его личного «Я» и помогает решить следующие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проблемы:</w:t>
      </w:r>
    </w:p>
    <w:p w:rsidR="00310EA9" w:rsidRPr="00521A52" w:rsidRDefault="00310EA9">
      <w:pPr>
        <w:pStyle w:val="ListParagraph"/>
        <w:numPr>
          <w:ilvl w:val="0"/>
          <w:numId w:val="17"/>
        </w:numPr>
        <w:tabs>
          <w:tab w:val="left" w:pos="942"/>
        </w:tabs>
        <w:ind w:right="224" w:firstLine="0"/>
        <w:jc w:val="both"/>
      </w:pPr>
      <w:r w:rsidRPr="00521A52">
        <w:t>Занятия</w:t>
      </w:r>
      <w:r>
        <w:t xml:space="preserve"> </w:t>
      </w:r>
      <w:r w:rsidRPr="00521A52">
        <w:t>в</w:t>
      </w:r>
      <w:r>
        <w:t xml:space="preserve"> </w:t>
      </w:r>
      <w:r w:rsidRPr="00521A52">
        <w:t>детском</w:t>
      </w:r>
      <w:r>
        <w:t xml:space="preserve"> </w:t>
      </w:r>
      <w:r w:rsidRPr="00521A52">
        <w:t>театральном</w:t>
      </w:r>
      <w:r>
        <w:t xml:space="preserve"> </w:t>
      </w:r>
      <w:r w:rsidRPr="00521A52">
        <w:t>коллективе</w:t>
      </w:r>
      <w:r>
        <w:t xml:space="preserve"> </w:t>
      </w:r>
      <w:r w:rsidRPr="00521A52">
        <w:t>способствуют</w:t>
      </w:r>
      <w:r>
        <w:t xml:space="preserve"> </w:t>
      </w:r>
      <w:r w:rsidRPr="00521A52">
        <w:t>более</w:t>
      </w:r>
      <w:r>
        <w:t xml:space="preserve"> </w:t>
      </w:r>
      <w:r w:rsidRPr="00521A52">
        <w:t>разностороннему раскрытию индивидуальных способностей учащихся, которые не</w:t>
      </w:r>
      <w:r>
        <w:t xml:space="preserve"> </w:t>
      </w:r>
      <w:r w:rsidRPr="00521A52">
        <w:t>всегда</w:t>
      </w:r>
      <w:r>
        <w:t xml:space="preserve"> </w:t>
      </w:r>
      <w:r w:rsidRPr="00521A52">
        <w:t>удается</w:t>
      </w:r>
      <w:r>
        <w:t xml:space="preserve"> </w:t>
      </w:r>
      <w:r w:rsidRPr="00521A52">
        <w:t>рассмотреть</w:t>
      </w:r>
      <w:r>
        <w:t xml:space="preserve"> </w:t>
      </w:r>
      <w:r w:rsidRPr="00521A52">
        <w:t>на уроке в</w:t>
      </w:r>
      <w:r>
        <w:t xml:space="preserve"> </w:t>
      </w:r>
      <w:r w:rsidRPr="00521A52">
        <w:t>школе.</w:t>
      </w:r>
    </w:p>
    <w:p w:rsidR="00310EA9" w:rsidRPr="00521A52" w:rsidRDefault="00310EA9">
      <w:pPr>
        <w:pStyle w:val="ListParagraph"/>
        <w:numPr>
          <w:ilvl w:val="0"/>
          <w:numId w:val="17"/>
        </w:numPr>
        <w:tabs>
          <w:tab w:val="left" w:pos="788"/>
        </w:tabs>
        <w:ind w:right="229" w:firstLine="0"/>
        <w:jc w:val="both"/>
      </w:pPr>
      <w:r w:rsidRPr="00521A52">
        <w:t>Обучение</w:t>
      </w:r>
      <w:r>
        <w:t xml:space="preserve"> </w:t>
      </w:r>
      <w:r w:rsidRPr="00521A52">
        <w:t>актерскому</w:t>
      </w:r>
      <w:r>
        <w:t xml:space="preserve"> </w:t>
      </w:r>
      <w:r w:rsidRPr="00521A52">
        <w:t>мастерству</w:t>
      </w:r>
      <w:r>
        <w:t xml:space="preserve"> </w:t>
      </w:r>
      <w:r w:rsidRPr="00521A52">
        <w:t>обеспечивает</w:t>
      </w:r>
      <w:r>
        <w:t xml:space="preserve"> </w:t>
      </w:r>
      <w:r w:rsidRPr="00521A52">
        <w:t>равномерные</w:t>
      </w:r>
      <w:r>
        <w:t xml:space="preserve"> </w:t>
      </w:r>
      <w:r w:rsidRPr="00521A52">
        <w:t>физические,</w:t>
      </w:r>
      <w:r>
        <w:t xml:space="preserve"> </w:t>
      </w:r>
      <w:r w:rsidRPr="00521A52">
        <w:t>интеллектуальные</w:t>
      </w:r>
      <w:r>
        <w:t xml:space="preserve"> </w:t>
      </w:r>
      <w:r w:rsidRPr="00521A52">
        <w:t>и</w:t>
      </w:r>
      <w:r>
        <w:t xml:space="preserve"> </w:t>
      </w:r>
      <w:r w:rsidRPr="00521A52">
        <w:t>духовные</w:t>
      </w:r>
      <w:r>
        <w:t xml:space="preserve"> </w:t>
      </w:r>
      <w:r w:rsidRPr="00521A52">
        <w:t>нагрузки,</w:t>
      </w:r>
      <w:r>
        <w:t xml:space="preserve"> </w:t>
      </w:r>
      <w:r w:rsidRPr="00521A52">
        <w:t>способствует</w:t>
      </w:r>
      <w:r>
        <w:t xml:space="preserve"> </w:t>
      </w:r>
      <w:r w:rsidRPr="00521A52">
        <w:t>формированию</w:t>
      </w:r>
      <w:r>
        <w:t xml:space="preserve"> </w:t>
      </w:r>
      <w:r w:rsidRPr="00521A52">
        <w:t>и</w:t>
      </w:r>
      <w:r>
        <w:t xml:space="preserve"> </w:t>
      </w:r>
      <w:r w:rsidRPr="00521A52">
        <w:t>физического и</w:t>
      </w:r>
      <w:r>
        <w:t xml:space="preserve"> </w:t>
      </w:r>
      <w:r w:rsidRPr="00521A52">
        <w:t>духовного</w:t>
      </w:r>
      <w:r>
        <w:t xml:space="preserve"> </w:t>
      </w:r>
      <w:r w:rsidRPr="00521A52">
        <w:t>здоровья.</w:t>
      </w:r>
    </w:p>
    <w:p w:rsidR="00310EA9" w:rsidRPr="00521A52" w:rsidRDefault="00310EA9" w:rsidP="00FF617D">
      <w:pPr>
        <w:pStyle w:val="ListParagraph"/>
        <w:numPr>
          <w:ilvl w:val="0"/>
          <w:numId w:val="17"/>
        </w:numPr>
        <w:tabs>
          <w:tab w:val="left" w:pos="658"/>
        </w:tabs>
        <w:ind w:right="231" w:firstLine="0"/>
      </w:pPr>
      <w:r w:rsidRPr="00521A52">
        <w:t>Знакомство с основами театральной культуры расширяет кругозор школьников,</w:t>
      </w:r>
      <w:r>
        <w:t xml:space="preserve"> </w:t>
      </w:r>
      <w:r w:rsidRPr="00521A52">
        <w:t>философские представления о мире в конкретных чувственных формах, позволяет</w:t>
      </w:r>
      <w:r>
        <w:t xml:space="preserve"> </w:t>
      </w:r>
      <w:r w:rsidRPr="00521A52">
        <w:t>войти</w:t>
      </w:r>
      <w:r>
        <w:t xml:space="preserve"> </w:t>
      </w:r>
      <w:r w:rsidRPr="00521A52">
        <w:t>в</w:t>
      </w:r>
      <w:r>
        <w:t xml:space="preserve"> </w:t>
      </w:r>
      <w:r w:rsidRPr="00521A52">
        <w:t>пространство</w:t>
      </w:r>
      <w:r>
        <w:t xml:space="preserve"> </w:t>
      </w:r>
      <w:r w:rsidRPr="00521A52">
        <w:t>возможного</w:t>
      </w:r>
      <w:r>
        <w:t xml:space="preserve"> </w:t>
      </w:r>
      <w:r w:rsidRPr="00521A52">
        <w:t>и</w:t>
      </w:r>
      <w:r>
        <w:t xml:space="preserve"> </w:t>
      </w:r>
      <w:r w:rsidRPr="00521A52">
        <w:t>невозможного</w:t>
      </w:r>
      <w:r>
        <w:t xml:space="preserve"> </w:t>
      </w:r>
      <w:r w:rsidRPr="00521A52">
        <w:t>посредством</w:t>
      </w:r>
      <w:r>
        <w:t xml:space="preserve"> </w:t>
      </w:r>
      <w:r w:rsidRPr="00521A52">
        <w:t>игры,</w:t>
      </w:r>
      <w:r>
        <w:t xml:space="preserve"> </w:t>
      </w:r>
      <w:r w:rsidRPr="00521A52">
        <w:t>формирует</w:t>
      </w:r>
      <w:r>
        <w:t xml:space="preserve"> </w:t>
      </w:r>
      <w:r w:rsidRPr="00521A52">
        <w:t>мировоззрение,</w:t>
      </w:r>
      <w:r>
        <w:t xml:space="preserve"> </w:t>
      </w:r>
      <w:r w:rsidRPr="00521A52">
        <w:t>эстетический</w:t>
      </w:r>
      <w:r>
        <w:t xml:space="preserve"> </w:t>
      </w:r>
      <w:r w:rsidRPr="00521A52">
        <w:t>вкус,</w:t>
      </w:r>
      <w:r>
        <w:t xml:space="preserve"> </w:t>
      </w:r>
      <w:r w:rsidRPr="00521A52">
        <w:t>пробуждает</w:t>
      </w:r>
      <w:r>
        <w:t xml:space="preserve"> </w:t>
      </w:r>
      <w:r w:rsidRPr="00521A52">
        <w:t>самостоятельное</w:t>
      </w:r>
      <w:r>
        <w:t xml:space="preserve"> </w:t>
      </w:r>
      <w:r w:rsidRPr="00521A52">
        <w:t>и</w:t>
      </w:r>
      <w:r>
        <w:t xml:space="preserve"> </w:t>
      </w:r>
      <w:r w:rsidRPr="00521A52">
        <w:t>независимое</w:t>
      </w:r>
      <w:r>
        <w:t xml:space="preserve"> </w:t>
      </w:r>
      <w:r w:rsidRPr="00521A52">
        <w:t>мышление.</w:t>
      </w:r>
      <w:r>
        <w:t xml:space="preserve"> </w:t>
      </w:r>
      <w:r w:rsidRPr="00521A52">
        <w:t>Занятия</w:t>
      </w:r>
      <w:r>
        <w:t xml:space="preserve"> </w:t>
      </w:r>
      <w:r w:rsidRPr="00521A52">
        <w:t>театральным</w:t>
      </w:r>
      <w:r>
        <w:t xml:space="preserve"> </w:t>
      </w:r>
      <w:r w:rsidRPr="00521A52">
        <w:t>творчеством</w:t>
      </w:r>
      <w:r>
        <w:t xml:space="preserve"> </w:t>
      </w:r>
      <w:r w:rsidRPr="00521A52">
        <w:t>приобщают</w:t>
      </w:r>
      <w:r>
        <w:t xml:space="preserve"> </w:t>
      </w:r>
      <w:r w:rsidRPr="00521A52">
        <w:t>учащихся</w:t>
      </w:r>
      <w:r>
        <w:t xml:space="preserve"> </w:t>
      </w:r>
      <w:r w:rsidRPr="00521A52">
        <w:t>к</w:t>
      </w:r>
      <w:r>
        <w:t xml:space="preserve"> </w:t>
      </w:r>
      <w:r w:rsidRPr="00521A52">
        <w:t>музыке</w:t>
      </w:r>
      <w:r>
        <w:t xml:space="preserve"> </w:t>
      </w:r>
      <w:r w:rsidRPr="00521A52">
        <w:t>,литературе,</w:t>
      </w:r>
      <w:r>
        <w:t xml:space="preserve"> </w:t>
      </w:r>
      <w:r w:rsidRPr="00521A52">
        <w:t>изобразительному</w:t>
      </w:r>
      <w:r>
        <w:t xml:space="preserve"> </w:t>
      </w:r>
      <w:r w:rsidRPr="00521A52">
        <w:t>искусству.</w:t>
      </w:r>
    </w:p>
    <w:p w:rsidR="00310EA9" w:rsidRPr="00521A52" w:rsidRDefault="00310EA9">
      <w:pPr>
        <w:pStyle w:val="ListParagraph"/>
        <w:numPr>
          <w:ilvl w:val="0"/>
          <w:numId w:val="17"/>
        </w:numPr>
        <w:tabs>
          <w:tab w:val="left" w:pos="690"/>
        </w:tabs>
        <w:ind w:right="228" w:firstLine="0"/>
        <w:jc w:val="both"/>
      </w:pPr>
      <w:r w:rsidRPr="00521A52">
        <w:t>Привлечение учащихся к занятиям в детском театральном коллективе решает</w:t>
      </w:r>
      <w:r>
        <w:t xml:space="preserve"> </w:t>
      </w:r>
      <w:r w:rsidRPr="00521A52">
        <w:t>одну</w:t>
      </w:r>
      <w:r>
        <w:t xml:space="preserve"> </w:t>
      </w:r>
      <w:r w:rsidRPr="00521A52">
        <w:t>из</w:t>
      </w:r>
      <w:r>
        <w:t xml:space="preserve"> </w:t>
      </w:r>
      <w:r w:rsidRPr="00521A52">
        <w:t>острейших</w:t>
      </w:r>
      <w:r>
        <w:t xml:space="preserve"> </w:t>
      </w:r>
      <w:r w:rsidRPr="00521A52">
        <w:t>социальных</w:t>
      </w:r>
      <w:r>
        <w:t xml:space="preserve"> </w:t>
      </w:r>
      <w:r w:rsidRPr="00521A52">
        <w:t>проблем,</w:t>
      </w:r>
      <w:r>
        <w:t xml:space="preserve"> </w:t>
      </w:r>
      <w:r w:rsidRPr="00521A52">
        <w:t>исключая</w:t>
      </w:r>
      <w:r>
        <w:t xml:space="preserve"> </w:t>
      </w:r>
      <w:r w:rsidRPr="00521A52">
        <w:t>возможность</w:t>
      </w:r>
      <w:r>
        <w:t xml:space="preserve"> </w:t>
      </w:r>
      <w:r w:rsidRPr="00521A52">
        <w:t>пребывания</w:t>
      </w:r>
      <w:r>
        <w:t xml:space="preserve"> </w:t>
      </w:r>
      <w:r w:rsidRPr="00521A52">
        <w:t>учащихся «на улице».</w:t>
      </w:r>
    </w:p>
    <w:p w:rsidR="00310EA9" w:rsidRPr="00521A52" w:rsidRDefault="00310EA9">
      <w:pPr>
        <w:pStyle w:val="ListParagraph"/>
        <w:numPr>
          <w:ilvl w:val="0"/>
          <w:numId w:val="17"/>
        </w:numPr>
        <w:tabs>
          <w:tab w:val="left" w:pos="781"/>
        </w:tabs>
        <w:ind w:right="224" w:firstLine="0"/>
        <w:jc w:val="both"/>
      </w:pPr>
      <w:r w:rsidRPr="00521A52">
        <w:t>Театр</w:t>
      </w:r>
      <w:r>
        <w:t xml:space="preserve"> </w:t>
      </w:r>
      <w:r w:rsidRPr="00521A52">
        <w:t>помогает</w:t>
      </w:r>
      <w:r>
        <w:t xml:space="preserve"> </w:t>
      </w:r>
      <w:r w:rsidRPr="00521A52">
        <w:t>социальной</w:t>
      </w:r>
      <w:r>
        <w:t xml:space="preserve"> </w:t>
      </w:r>
      <w:r w:rsidRPr="00521A52">
        <w:t>и</w:t>
      </w:r>
      <w:r>
        <w:t xml:space="preserve"> </w:t>
      </w:r>
      <w:r w:rsidRPr="00521A52">
        <w:t>психологической</w:t>
      </w:r>
      <w:r>
        <w:t xml:space="preserve"> </w:t>
      </w:r>
      <w:r w:rsidRPr="00521A52">
        <w:t>адаптации</w:t>
      </w:r>
      <w:r>
        <w:t xml:space="preserve"> </w:t>
      </w:r>
      <w:r w:rsidRPr="00521A52">
        <w:t>учащихся,</w:t>
      </w:r>
      <w:r>
        <w:t xml:space="preserve"> </w:t>
      </w:r>
      <w:r w:rsidRPr="00521A52">
        <w:t>их</w:t>
      </w:r>
      <w:r>
        <w:t xml:space="preserve"> </w:t>
      </w:r>
      <w:r w:rsidRPr="00521A52">
        <w:t>личностному росту. Театральная модель жизненных ситуаций позволяет учащимся</w:t>
      </w:r>
      <w:r>
        <w:t xml:space="preserve"> </w:t>
      </w:r>
      <w:r w:rsidRPr="00521A52">
        <w:t>приобрести полезные навыки для преодоления конфликтов и создания вокруг себя</w:t>
      </w:r>
      <w:r>
        <w:t xml:space="preserve"> </w:t>
      </w:r>
      <w:r w:rsidRPr="00521A52">
        <w:t>комфортной</w:t>
      </w:r>
      <w:r>
        <w:t xml:space="preserve"> </w:t>
      </w:r>
      <w:r w:rsidRPr="00521A52">
        <w:t>среды.</w:t>
      </w:r>
    </w:p>
    <w:p w:rsidR="00310EA9" w:rsidRPr="00521A52" w:rsidRDefault="00310EA9">
      <w:pPr>
        <w:pStyle w:val="BodyText"/>
        <w:ind w:right="226" w:firstLine="70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Театральное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творчество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богато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ситуациями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совместного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переживания,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которое способствует эмоциональному сплочению коллектива. Острота и глубина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восприятия искусства, в особенности театра, нередко определяют духовный облик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школьника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 всю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жизнь.</w:t>
      </w:r>
    </w:p>
    <w:p w:rsidR="00310EA9" w:rsidRPr="00521A52" w:rsidRDefault="00310EA9">
      <w:pPr>
        <w:pStyle w:val="BodyText"/>
        <w:spacing w:before="5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ind w:left="1042"/>
        <w:rPr>
          <w:sz w:val="22"/>
          <w:szCs w:val="22"/>
        </w:rPr>
      </w:pPr>
      <w:r w:rsidRPr="00521A52">
        <w:rPr>
          <w:sz w:val="22"/>
          <w:szCs w:val="22"/>
        </w:rPr>
        <w:t>Уровни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сложности</w:t>
      </w:r>
    </w:p>
    <w:p w:rsidR="00310EA9" w:rsidRPr="00521A52" w:rsidRDefault="00310EA9">
      <w:pPr>
        <w:pStyle w:val="BodyText"/>
        <w:ind w:right="224" w:firstLine="70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Программа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рассчитана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обучение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учащихся7-15лет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основе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разноуровневого подхода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соответствии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содержанием программы.</w:t>
      </w:r>
    </w:p>
    <w:p w:rsidR="00310EA9" w:rsidRPr="00521A52" w:rsidRDefault="00310EA9">
      <w:pPr>
        <w:pStyle w:val="BodyText"/>
        <w:spacing w:line="322" w:lineRule="exact"/>
        <w:ind w:left="1042"/>
        <w:jc w:val="both"/>
        <w:rPr>
          <w:sz w:val="22"/>
          <w:szCs w:val="22"/>
        </w:rPr>
      </w:pPr>
      <w:r w:rsidRPr="00521A52">
        <w:rPr>
          <w:sz w:val="22"/>
          <w:szCs w:val="22"/>
          <w:u w:val="single"/>
        </w:rPr>
        <w:t>Стартовый</w:t>
      </w:r>
      <w:r>
        <w:rPr>
          <w:sz w:val="22"/>
          <w:szCs w:val="22"/>
          <w:u w:val="single"/>
        </w:rPr>
        <w:t xml:space="preserve"> </w:t>
      </w:r>
      <w:r w:rsidRPr="00521A52">
        <w:rPr>
          <w:sz w:val="22"/>
          <w:szCs w:val="22"/>
          <w:u w:val="single"/>
        </w:rPr>
        <w:t>уровень</w:t>
      </w:r>
      <w:r>
        <w:rPr>
          <w:sz w:val="22"/>
          <w:szCs w:val="22"/>
          <w:u w:val="single"/>
        </w:rPr>
        <w:t xml:space="preserve"> </w:t>
      </w:r>
      <w:r w:rsidRPr="00521A52">
        <w:rPr>
          <w:sz w:val="22"/>
          <w:szCs w:val="22"/>
        </w:rPr>
        <w:t>предполагает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первоначальное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знакомство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предметом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«Театр», сценическое искусство, формирует интерес к данным видам деятельности,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приобретение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первоначального опыта деятельности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предмету.</w:t>
      </w:r>
    </w:p>
    <w:p w:rsidR="00310EA9" w:rsidRPr="00521A52" w:rsidRDefault="00310EA9">
      <w:pPr>
        <w:pStyle w:val="BodyText"/>
        <w:spacing w:line="321" w:lineRule="exact"/>
        <w:ind w:left="1042"/>
        <w:jc w:val="both"/>
        <w:rPr>
          <w:sz w:val="22"/>
          <w:szCs w:val="22"/>
        </w:rPr>
      </w:pPr>
      <w:r w:rsidRPr="00521A52">
        <w:rPr>
          <w:sz w:val="22"/>
          <w:szCs w:val="22"/>
          <w:u w:val="single"/>
        </w:rPr>
        <w:t>Базовый</w:t>
      </w:r>
      <w:r>
        <w:rPr>
          <w:sz w:val="22"/>
          <w:szCs w:val="22"/>
          <w:u w:val="single"/>
        </w:rPr>
        <w:t xml:space="preserve"> </w:t>
      </w:r>
      <w:r w:rsidRPr="00521A52">
        <w:rPr>
          <w:sz w:val="22"/>
          <w:szCs w:val="22"/>
          <w:u w:val="single"/>
        </w:rPr>
        <w:t>уровень</w:t>
      </w:r>
      <w:r>
        <w:rPr>
          <w:sz w:val="22"/>
          <w:szCs w:val="22"/>
          <w:u w:val="single"/>
        </w:rPr>
        <w:t xml:space="preserve"> </w:t>
      </w:r>
      <w:r w:rsidRPr="00521A52">
        <w:rPr>
          <w:sz w:val="22"/>
          <w:szCs w:val="22"/>
        </w:rPr>
        <w:t>предполагает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освоение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умений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навыков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предмету.</w:t>
      </w:r>
    </w:p>
    <w:p w:rsidR="00310EA9" w:rsidRPr="00521A52" w:rsidRDefault="00310EA9">
      <w:pPr>
        <w:pStyle w:val="BodyText"/>
        <w:ind w:right="230" w:firstLine="708"/>
        <w:jc w:val="both"/>
        <w:rPr>
          <w:sz w:val="22"/>
          <w:szCs w:val="22"/>
        </w:rPr>
      </w:pPr>
      <w:r w:rsidRPr="00521A52">
        <w:rPr>
          <w:sz w:val="22"/>
          <w:szCs w:val="22"/>
          <w:u w:val="single"/>
        </w:rPr>
        <w:t>Продвинутый</w:t>
      </w:r>
      <w:r>
        <w:rPr>
          <w:sz w:val="22"/>
          <w:szCs w:val="22"/>
          <w:u w:val="single"/>
        </w:rPr>
        <w:t xml:space="preserve"> </w:t>
      </w:r>
      <w:r w:rsidRPr="00521A52">
        <w:rPr>
          <w:sz w:val="22"/>
          <w:szCs w:val="22"/>
          <w:u w:val="single"/>
        </w:rPr>
        <w:t>уровень</w:t>
      </w:r>
      <w:r>
        <w:rPr>
          <w:sz w:val="22"/>
          <w:szCs w:val="22"/>
          <w:u w:val="single"/>
        </w:rPr>
        <w:t xml:space="preserve"> </w:t>
      </w:r>
      <w:r w:rsidRPr="00521A52">
        <w:rPr>
          <w:sz w:val="22"/>
          <w:szCs w:val="22"/>
        </w:rPr>
        <w:t>предполагает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формирование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компетентностей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творческой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самореализации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воспитанников,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проявляющих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особые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способности.</w:t>
      </w:r>
    </w:p>
    <w:p w:rsidR="00310EA9" w:rsidRPr="00521A52" w:rsidRDefault="00310EA9" w:rsidP="00FF617D">
      <w:pPr>
        <w:pStyle w:val="BodyText"/>
        <w:ind w:right="228" w:firstLine="708"/>
        <w:rPr>
          <w:sz w:val="22"/>
          <w:szCs w:val="22"/>
        </w:rPr>
      </w:pPr>
      <w:r w:rsidRPr="00521A52">
        <w:rPr>
          <w:sz w:val="22"/>
          <w:szCs w:val="22"/>
        </w:rPr>
        <w:t>Каждый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учащийся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имеет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право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доступ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любому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из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представленных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уровней,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которое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реализуется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через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организацию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условий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процедур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оценки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изначальной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готовности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учащегося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освоению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содержания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материала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заявленного уровня.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spacing w:line="240" w:lineRule="auto"/>
        <w:ind w:left="333" w:right="228" w:firstLine="708"/>
        <w:rPr>
          <w:color w:val="000000"/>
          <w:sz w:val="22"/>
          <w:szCs w:val="22"/>
        </w:rPr>
      </w:pPr>
      <w:r w:rsidRPr="00521A52">
        <w:rPr>
          <w:color w:val="000000"/>
          <w:sz w:val="22"/>
          <w:szCs w:val="22"/>
        </w:rPr>
        <w:t xml:space="preserve">Особенности возрастной группы детей, которым адресована программа. </w:t>
      </w:r>
    </w:p>
    <w:p w:rsidR="00310EA9" w:rsidRPr="00521A52" w:rsidRDefault="00310EA9">
      <w:pPr>
        <w:pStyle w:val="11"/>
        <w:spacing w:line="240" w:lineRule="auto"/>
        <w:ind w:left="333" w:right="228" w:firstLine="708"/>
        <w:rPr>
          <w:sz w:val="22"/>
          <w:szCs w:val="22"/>
        </w:rPr>
      </w:pPr>
      <w:r w:rsidRPr="00521A52">
        <w:rPr>
          <w:b w:val="0"/>
          <w:bCs w:val="0"/>
          <w:color w:val="000000"/>
          <w:sz w:val="22"/>
          <w:szCs w:val="22"/>
        </w:rPr>
        <w:t>Возраст детей 7</w:t>
      </w:r>
      <w:r w:rsidRPr="00521A52">
        <w:rPr>
          <w:b w:val="0"/>
          <w:bCs w:val="0"/>
          <w:color w:val="000000"/>
          <w:sz w:val="22"/>
          <w:szCs w:val="22"/>
          <w:lang w:val="tt-RU"/>
        </w:rPr>
        <w:t>-15</w:t>
      </w:r>
      <w:r w:rsidRPr="00521A52">
        <w:rPr>
          <w:b w:val="0"/>
          <w:bCs w:val="0"/>
          <w:color w:val="000000"/>
          <w:sz w:val="22"/>
          <w:szCs w:val="22"/>
        </w:rPr>
        <w:t xml:space="preserve">  лет. Это учащиеся </w:t>
      </w:r>
      <w:r w:rsidRPr="00521A52">
        <w:rPr>
          <w:b w:val="0"/>
          <w:bCs w:val="0"/>
          <w:color w:val="000000"/>
          <w:sz w:val="22"/>
          <w:szCs w:val="22"/>
          <w:lang w:val="tt-RU"/>
        </w:rPr>
        <w:t>начальных</w:t>
      </w:r>
      <w:r>
        <w:rPr>
          <w:b w:val="0"/>
          <w:bCs w:val="0"/>
          <w:color w:val="000000"/>
          <w:sz w:val="22"/>
          <w:szCs w:val="22"/>
          <w:lang w:val="tt-RU"/>
        </w:rPr>
        <w:t>, средних</w:t>
      </w:r>
      <w:r w:rsidRPr="00521A52">
        <w:rPr>
          <w:b w:val="0"/>
          <w:bCs w:val="0"/>
          <w:color w:val="000000"/>
          <w:sz w:val="22"/>
          <w:szCs w:val="22"/>
        </w:rPr>
        <w:t xml:space="preserve"> классов. Небольшая разница в возрасте не оказывает существенное влияние на работу в </w:t>
      </w:r>
      <w:r w:rsidRPr="00521A52">
        <w:rPr>
          <w:b w:val="0"/>
          <w:bCs w:val="0"/>
          <w:color w:val="000000"/>
          <w:sz w:val="22"/>
          <w:szCs w:val="22"/>
          <w:lang w:val="tt-RU"/>
        </w:rPr>
        <w:t xml:space="preserve">данном </w:t>
      </w:r>
      <w:r w:rsidRPr="00521A52">
        <w:rPr>
          <w:b w:val="0"/>
          <w:bCs w:val="0"/>
          <w:color w:val="000000"/>
          <w:sz w:val="22"/>
          <w:szCs w:val="22"/>
        </w:rPr>
        <w:t xml:space="preserve"> кружке. </w:t>
      </w:r>
      <w:r w:rsidRPr="00521A52">
        <w:rPr>
          <w:b w:val="0"/>
          <w:bCs w:val="0"/>
          <w:sz w:val="22"/>
          <w:szCs w:val="22"/>
        </w:rPr>
        <w:t>Планируемые результаты и способы, формы их проверки и подведения</w:t>
      </w:r>
      <w:r>
        <w:rPr>
          <w:b w:val="0"/>
          <w:bCs w:val="0"/>
          <w:sz w:val="22"/>
          <w:szCs w:val="22"/>
        </w:rPr>
        <w:t xml:space="preserve"> </w:t>
      </w:r>
      <w:r w:rsidRPr="00521A52">
        <w:rPr>
          <w:b w:val="0"/>
          <w:bCs w:val="0"/>
          <w:sz w:val="22"/>
          <w:szCs w:val="22"/>
        </w:rPr>
        <w:t>итогов</w:t>
      </w:r>
      <w:r>
        <w:rPr>
          <w:b w:val="0"/>
          <w:bCs w:val="0"/>
          <w:sz w:val="22"/>
          <w:szCs w:val="22"/>
        </w:rPr>
        <w:t xml:space="preserve"> </w:t>
      </w:r>
      <w:r w:rsidRPr="00521A52">
        <w:rPr>
          <w:b w:val="0"/>
          <w:bCs w:val="0"/>
          <w:sz w:val="22"/>
          <w:szCs w:val="22"/>
        </w:rPr>
        <w:t>реализации</w:t>
      </w:r>
      <w:r>
        <w:rPr>
          <w:b w:val="0"/>
          <w:bCs w:val="0"/>
          <w:sz w:val="22"/>
          <w:szCs w:val="22"/>
        </w:rPr>
        <w:t xml:space="preserve"> </w:t>
      </w:r>
      <w:r w:rsidRPr="00521A52">
        <w:rPr>
          <w:b w:val="0"/>
          <w:bCs w:val="0"/>
          <w:sz w:val="22"/>
          <w:szCs w:val="22"/>
        </w:rPr>
        <w:t>программы</w:t>
      </w:r>
      <w:r w:rsidRPr="00521A52">
        <w:rPr>
          <w:sz w:val="22"/>
          <w:szCs w:val="22"/>
        </w:rPr>
        <w:t>.</w:t>
      </w:r>
    </w:p>
    <w:p w:rsidR="00310EA9" w:rsidRPr="00521A52" w:rsidRDefault="00310EA9">
      <w:pPr>
        <w:pStyle w:val="BodyText"/>
        <w:spacing w:before="6"/>
        <w:ind w:left="0"/>
        <w:rPr>
          <w:b/>
          <w:bCs/>
          <w:sz w:val="22"/>
          <w:szCs w:val="22"/>
        </w:rPr>
      </w:pPr>
    </w:p>
    <w:p w:rsidR="00310EA9" w:rsidRPr="00521A52" w:rsidRDefault="00310EA9">
      <w:pPr>
        <w:spacing w:line="321" w:lineRule="exact"/>
        <w:ind w:left="333"/>
        <w:jc w:val="both"/>
        <w:rPr>
          <w:i/>
          <w:iCs/>
        </w:rPr>
      </w:pPr>
      <w:r w:rsidRPr="00521A52">
        <w:rPr>
          <w:i/>
          <w:iCs/>
        </w:rPr>
        <w:t>Ожидаемый</w:t>
      </w:r>
      <w:r>
        <w:rPr>
          <w:i/>
          <w:iCs/>
        </w:rPr>
        <w:t xml:space="preserve"> </w:t>
      </w:r>
      <w:r w:rsidRPr="00521A52">
        <w:rPr>
          <w:i/>
          <w:iCs/>
        </w:rPr>
        <w:t>результат: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ind w:right="223"/>
        <w:jc w:val="both"/>
      </w:pPr>
      <w:r w:rsidRPr="00521A52">
        <w:t>Сформированы знания основных театральных терминов и истории театра,</w:t>
      </w:r>
      <w:r>
        <w:t xml:space="preserve"> </w:t>
      </w:r>
      <w:r w:rsidRPr="00521A52">
        <w:t>культура восприятия сценического действия, сформирован стойкий интерес к</w:t>
      </w:r>
      <w:r>
        <w:t xml:space="preserve"> </w:t>
      </w:r>
      <w:r w:rsidRPr="00521A52">
        <w:t>театральному</w:t>
      </w:r>
      <w:r>
        <w:t xml:space="preserve"> </w:t>
      </w:r>
      <w:r w:rsidRPr="00521A52">
        <w:t>искусству.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spacing w:line="342" w:lineRule="exact"/>
        <w:ind w:hanging="361"/>
        <w:jc w:val="both"/>
      </w:pPr>
      <w:r w:rsidRPr="00521A52">
        <w:t>Владение</w:t>
      </w:r>
      <w:r>
        <w:t xml:space="preserve"> </w:t>
      </w:r>
      <w:r w:rsidRPr="00521A52">
        <w:t>навыками</w:t>
      </w:r>
      <w:r>
        <w:t xml:space="preserve"> </w:t>
      </w:r>
      <w:r w:rsidRPr="00521A52">
        <w:t>актерского</w:t>
      </w:r>
      <w:r>
        <w:t xml:space="preserve"> </w:t>
      </w:r>
      <w:r w:rsidRPr="00521A52">
        <w:t>мастерства.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ind w:right="232"/>
        <w:jc w:val="both"/>
      </w:pPr>
      <w:r w:rsidRPr="00521A52">
        <w:t>Владение навыками сотрудничества</w:t>
      </w:r>
      <w:r>
        <w:t xml:space="preserve"> </w:t>
      </w:r>
      <w:r w:rsidRPr="00521A52">
        <w:t>и взаимодействия со сверстниками и</w:t>
      </w:r>
      <w:r>
        <w:t xml:space="preserve"> </w:t>
      </w:r>
      <w:r w:rsidRPr="00521A52">
        <w:t>взрослыми.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spacing w:line="340" w:lineRule="exact"/>
        <w:ind w:hanging="361"/>
        <w:jc w:val="both"/>
      </w:pPr>
      <w:r w:rsidRPr="00521A52">
        <w:t>Устойчивая</w:t>
      </w:r>
      <w:r>
        <w:t xml:space="preserve"> </w:t>
      </w:r>
      <w:r w:rsidRPr="00521A52">
        <w:t>мотивация</w:t>
      </w:r>
      <w:r>
        <w:t xml:space="preserve"> </w:t>
      </w:r>
      <w:r w:rsidRPr="00521A52">
        <w:t>к</w:t>
      </w:r>
      <w:r>
        <w:t xml:space="preserve"> </w:t>
      </w:r>
      <w:r w:rsidRPr="00521A52">
        <w:t>обучению.</w:t>
      </w:r>
    </w:p>
    <w:p w:rsidR="00310EA9" w:rsidRPr="00521A52" w:rsidRDefault="00310EA9">
      <w:pPr>
        <w:spacing w:before="1" w:line="321" w:lineRule="exact"/>
        <w:ind w:left="333"/>
        <w:jc w:val="both"/>
        <w:rPr>
          <w:i/>
          <w:iCs/>
        </w:rPr>
      </w:pPr>
      <w:r w:rsidRPr="00521A52">
        <w:rPr>
          <w:i/>
          <w:iCs/>
        </w:rPr>
        <w:t>Учащиеся</w:t>
      </w:r>
      <w:r>
        <w:rPr>
          <w:i/>
          <w:iCs/>
        </w:rPr>
        <w:t xml:space="preserve"> </w:t>
      </w:r>
      <w:r w:rsidRPr="00521A52">
        <w:rPr>
          <w:i/>
          <w:iCs/>
        </w:rPr>
        <w:t>будут</w:t>
      </w:r>
      <w:r>
        <w:rPr>
          <w:i/>
          <w:iCs/>
        </w:rPr>
        <w:t xml:space="preserve"> </w:t>
      </w:r>
      <w:r w:rsidRPr="00521A52">
        <w:rPr>
          <w:i/>
          <w:iCs/>
        </w:rPr>
        <w:t>знать:</w:t>
      </w:r>
    </w:p>
    <w:p w:rsidR="00310EA9" w:rsidRPr="00521A52" w:rsidRDefault="00310EA9">
      <w:pPr>
        <w:pStyle w:val="ListParagraph"/>
        <w:numPr>
          <w:ilvl w:val="1"/>
          <w:numId w:val="16"/>
        </w:numPr>
        <w:tabs>
          <w:tab w:val="left" w:pos="1414"/>
        </w:tabs>
        <w:ind w:right="225"/>
        <w:jc w:val="both"/>
      </w:pPr>
      <w:r w:rsidRPr="00521A52">
        <w:t>Историю театрального искусства, виды и жанры театрального искусства,</w:t>
      </w:r>
      <w:r>
        <w:t xml:space="preserve"> </w:t>
      </w:r>
      <w:r w:rsidRPr="00521A52">
        <w:t>театральные</w:t>
      </w:r>
      <w:r>
        <w:t xml:space="preserve"> </w:t>
      </w:r>
      <w:r w:rsidRPr="00521A52">
        <w:t>профессии.</w:t>
      </w:r>
    </w:p>
    <w:p w:rsidR="00310EA9" w:rsidRPr="00521A52" w:rsidRDefault="00310EA9">
      <w:pPr>
        <w:pStyle w:val="ListParagraph"/>
        <w:numPr>
          <w:ilvl w:val="1"/>
          <w:numId w:val="16"/>
        </w:numPr>
        <w:tabs>
          <w:tab w:val="left" w:pos="1414"/>
        </w:tabs>
        <w:spacing w:line="342" w:lineRule="exact"/>
        <w:jc w:val="both"/>
      </w:pPr>
      <w:r w:rsidRPr="00521A52">
        <w:t>Этику</w:t>
      </w:r>
      <w:r>
        <w:t xml:space="preserve"> </w:t>
      </w:r>
      <w:r w:rsidRPr="00521A52">
        <w:t>поведения в</w:t>
      </w:r>
      <w:r>
        <w:t xml:space="preserve"> </w:t>
      </w:r>
      <w:r w:rsidRPr="00521A52">
        <w:t>театре</w:t>
      </w:r>
      <w:r>
        <w:t xml:space="preserve"> </w:t>
      </w:r>
      <w:r w:rsidRPr="00521A52">
        <w:t>и в</w:t>
      </w:r>
      <w:r>
        <w:t xml:space="preserve"> </w:t>
      </w:r>
      <w:r w:rsidRPr="00521A52">
        <w:t>обществе.</w:t>
      </w:r>
    </w:p>
    <w:p w:rsidR="00310EA9" w:rsidRPr="00521A52" w:rsidRDefault="00310EA9">
      <w:pPr>
        <w:spacing w:line="321" w:lineRule="exact"/>
        <w:ind w:left="333"/>
        <w:jc w:val="both"/>
        <w:rPr>
          <w:i/>
          <w:iCs/>
        </w:rPr>
      </w:pPr>
      <w:r w:rsidRPr="00521A52">
        <w:rPr>
          <w:i/>
          <w:iCs/>
        </w:rPr>
        <w:t>Будут</w:t>
      </w:r>
      <w:r>
        <w:rPr>
          <w:i/>
          <w:iCs/>
        </w:rPr>
        <w:t xml:space="preserve"> </w:t>
      </w:r>
      <w:r w:rsidRPr="00521A52">
        <w:rPr>
          <w:i/>
          <w:iCs/>
        </w:rPr>
        <w:t>уметь: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spacing w:line="342" w:lineRule="exact"/>
        <w:ind w:hanging="361"/>
        <w:jc w:val="both"/>
      </w:pPr>
      <w:r w:rsidRPr="00521A52">
        <w:t>Управлять</w:t>
      </w:r>
      <w:r>
        <w:t xml:space="preserve"> </w:t>
      </w:r>
      <w:r w:rsidRPr="00521A52">
        <w:t>своим</w:t>
      </w:r>
      <w:r>
        <w:t xml:space="preserve"> </w:t>
      </w:r>
      <w:r w:rsidRPr="00521A52">
        <w:t>дыханием</w:t>
      </w:r>
      <w:r>
        <w:t xml:space="preserve"> </w:t>
      </w:r>
      <w:r w:rsidRPr="00521A52">
        <w:t>и</w:t>
      </w:r>
      <w:r>
        <w:t xml:space="preserve"> </w:t>
      </w:r>
      <w:r w:rsidRPr="00521A52">
        <w:t>голосом.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spacing w:line="342" w:lineRule="exact"/>
        <w:ind w:hanging="361"/>
        <w:jc w:val="both"/>
      </w:pPr>
      <w:r w:rsidRPr="00521A52">
        <w:t>Формулировать</w:t>
      </w:r>
      <w:r>
        <w:t xml:space="preserve"> </w:t>
      </w:r>
      <w:r w:rsidRPr="00521A52">
        <w:t>и</w:t>
      </w:r>
      <w:r>
        <w:t xml:space="preserve"> </w:t>
      </w:r>
      <w:r w:rsidRPr="00521A52">
        <w:t>выражать</w:t>
      </w:r>
      <w:r>
        <w:t xml:space="preserve"> </w:t>
      </w:r>
      <w:r w:rsidRPr="00521A52">
        <w:t>свою</w:t>
      </w:r>
      <w:r>
        <w:t xml:space="preserve"> </w:t>
      </w:r>
      <w:r w:rsidRPr="00521A52">
        <w:t>мысль.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ind w:right="231"/>
      </w:pPr>
      <w:r w:rsidRPr="00521A52">
        <w:t>Использовать</w:t>
      </w:r>
      <w:r>
        <w:t xml:space="preserve"> </w:t>
      </w:r>
      <w:r w:rsidRPr="00521A52">
        <w:t>полученные</w:t>
      </w:r>
      <w:r>
        <w:t xml:space="preserve"> </w:t>
      </w:r>
      <w:r w:rsidRPr="00521A52">
        <w:t>навыки</w:t>
      </w:r>
      <w:r>
        <w:t xml:space="preserve"> </w:t>
      </w:r>
      <w:r w:rsidRPr="00521A52">
        <w:t>в</w:t>
      </w:r>
      <w:r>
        <w:t xml:space="preserve"> </w:t>
      </w:r>
      <w:r w:rsidRPr="00521A52">
        <w:t>работе</w:t>
      </w:r>
      <w:r>
        <w:t xml:space="preserve"> </w:t>
      </w:r>
      <w:r w:rsidRPr="00521A52">
        <w:t>над</w:t>
      </w:r>
      <w:r>
        <w:t xml:space="preserve"> </w:t>
      </w:r>
      <w:r w:rsidRPr="00521A52">
        <w:t>образом</w:t>
      </w:r>
      <w:r>
        <w:t xml:space="preserve"> </w:t>
      </w:r>
      <w:r w:rsidRPr="00521A52">
        <w:t>в</w:t>
      </w:r>
      <w:r>
        <w:t xml:space="preserve"> </w:t>
      </w:r>
      <w:r w:rsidRPr="00521A52">
        <w:t>сценической</w:t>
      </w:r>
      <w:r>
        <w:t xml:space="preserve"> </w:t>
      </w:r>
      <w:r w:rsidRPr="00521A52">
        <w:t>постановке.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ind w:hanging="361"/>
      </w:pPr>
      <w:r w:rsidRPr="00521A52">
        <w:t>Свободно</w:t>
      </w:r>
      <w:r>
        <w:t xml:space="preserve"> </w:t>
      </w:r>
      <w:r w:rsidRPr="00521A52">
        <w:t>общаться</w:t>
      </w:r>
      <w:r>
        <w:t xml:space="preserve"> </w:t>
      </w:r>
      <w:r w:rsidRPr="00521A52">
        <w:t>с</w:t>
      </w:r>
      <w:r>
        <w:t xml:space="preserve"> </w:t>
      </w:r>
      <w:r w:rsidRPr="00521A52">
        <w:t>партнером</w:t>
      </w:r>
      <w:r>
        <w:t xml:space="preserve"> </w:t>
      </w:r>
      <w:r w:rsidRPr="00521A52">
        <w:t>на</w:t>
      </w:r>
      <w:r>
        <w:t xml:space="preserve"> </w:t>
      </w:r>
      <w:r w:rsidRPr="00521A52">
        <w:t>сцене.</w:t>
      </w:r>
    </w:p>
    <w:p w:rsidR="00310EA9" w:rsidRPr="00521A52" w:rsidRDefault="00310EA9">
      <w:pPr>
        <w:pStyle w:val="ListParagraph"/>
        <w:numPr>
          <w:ilvl w:val="0"/>
          <w:numId w:val="16"/>
        </w:numPr>
        <w:tabs>
          <w:tab w:val="left" w:pos="1055"/>
        </w:tabs>
        <w:spacing w:line="342" w:lineRule="exact"/>
        <w:ind w:hanging="361"/>
      </w:pPr>
      <w:r w:rsidRPr="00521A52">
        <w:t>Взаимодействовать</w:t>
      </w:r>
      <w:r>
        <w:t xml:space="preserve"> </w:t>
      </w:r>
      <w:r w:rsidRPr="00521A52">
        <w:t>со</w:t>
      </w:r>
      <w:r>
        <w:t xml:space="preserve"> </w:t>
      </w:r>
      <w:r w:rsidRPr="00521A52">
        <w:t>сверстниками</w:t>
      </w:r>
      <w:r>
        <w:t xml:space="preserve"> </w:t>
      </w:r>
      <w:r w:rsidRPr="00521A52">
        <w:t>и</w:t>
      </w:r>
      <w:r>
        <w:t xml:space="preserve"> </w:t>
      </w:r>
      <w:r w:rsidRPr="00521A52">
        <w:t>взрослыми.</w:t>
      </w:r>
    </w:p>
    <w:p w:rsidR="00310EA9" w:rsidRPr="00521A52" w:rsidRDefault="00310EA9">
      <w:pPr>
        <w:spacing w:line="321" w:lineRule="exact"/>
        <w:ind w:left="333"/>
        <w:rPr>
          <w:i/>
          <w:iCs/>
        </w:rPr>
      </w:pPr>
      <w:r w:rsidRPr="00521A52">
        <w:rPr>
          <w:i/>
          <w:iCs/>
        </w:rPr>
        <w:t>Будут</w:t>
      </w:r>
      <w:r>
        <w:rPr>
          <w:i/>
          <w:iCs/>
        </w:rPr>
        <w:t xml:space="preserve"> </w:t>
      </w:r>
      <w:r w:rsidRPr="00521A52">
        <w:rPr>
          <w:i/>
          <w:iCs/>
        </w:rPr>
        <w:t>развиты:</w:t>
      </w:r>
    </w:p>
    <w:p w:rsidR="00310EA9" w:rsidRPr="00521A52" w:rsidRDefault="00310EA9">
      <w:pPr>
        <w:pStyle w:val="ListParagraph"/>
        <w:numPr>
          <w:ilvl w:val="1"/>
          <w:numId w:val="16"/>
        </w:numPr>
        <w:tabs>
          <w:tab w:val="left" w:pos="1414"/>
        </w:tabs>
        <w:spacing w:line="342" w:lineRule="exact"/>
      </w:pPr>
      <w:r w:rsidRPr="00521A52">
        <w:t>Внимание,</w:t>
      </w:r>
      <w:r>
        <w:t xml:space="preserve"> </w:t>
      </w:r>
      <w:r w:rsidRPr="00521A52">
        <w:t>воображение,</w:t>
      </w:r>
      <w:r>
        <w:t xml:space="preserve"> </w:t>
      </w:r>
      <w:r w:rsidRPr="00521A52">
        <w:t>память,</w:t>
      </w:r>
      <w:r>
        <w:t xml:space="preserve"> </w:t>
      </w:r>
      <w:r w:rsidRPr="00521A52">
        <w:t>образное</w:t>
      </w:r>
      <w:r>
        <w:t xml:space="preserve"> </w:t>
      </w:r>
      <w:r w:rsidRPr="00521A52">
        <w:t>мышление,</w:t>
      </w:r>
      <w:r>
        <w:t xml:space="preserve"> э</w:t>
      </w:r>
      <w:r w:rsidRPr="00521A52">
        <w:t>моциональность.</w:t>
      </w:r>
    </w:p>
    <w:p w:rsidR="00310EA9" w:rsidRPr="00521A52" w:rsidRDefault="00310EA9">
      <w:pPr>
        <w:pStyle w:val="ListParagraph"/>
        <w:numPr>
          <w:ilvl w:val="1"/>
          <w:numId w:val="16"/>
        </w:numPr>
        <w:tabs>
          <w:tab w:val="left" w:pos="1414"/>
        </w:tabs>
        <w:spacing w:line="342" w:lineRule="exact"/>
      </w:pPr>
      <w:r w:rsidRPr="00521A52">
        <w:t>Художественный</w:t>
      </w:r>
      <w:r>
        <w:t xml:space="preserve"> </w:t>
      </w:r>
      <w:r w:rsidRPr="00521A52">
        <w:t>вкус.</w:t>
      </w:r>
    </w:p>
    <w:p w:rsidR="00310EA9" w:rsidRPr="00521A52" w:rsidRDefault="00310EA9">
      <w:pPr>
        <w:pStyle w:val="ListParagraph"/>
        <w:numPr>
          <w:ilvl w:val="1"/>
          <w:numId w:val="16"/>
        </w:numPr>
        <w:tabs>
          <w:tab w:val="left" w:pos="1414"/>
        </w:tabs>
        <w:spacing w:line="342" w:lineRule="exact"/>
      </w:pPr>
      <w:r w:rsidRPr="00521A52">
        <w:t>Речевые</w:t>
      </w:r>
      <w:r>
        <w:t xml:space="preserve"> </w:t>
      </w:r>
      <w:r w:rsidRPr="00521A52">
        <w:t>характеристики</w:t>
      </w:r>
      <w:r>
        <w:t xml:space="preserve"> </w:t>
      </w:r>
      <w:r w:rsidRPr="00521A52">
        <w:t>голоса.</w:t>
      </w:r>
    </w:p>
    <w:p w:rsidR="00310EA9" w:rsidRPr="00521A52" w:rsidRDefault="00310EA9">
      <w:pPr>
        <w:pStyle w:val="ListParagraph"/>
        <w:numPr>
          <w:ilvl w:val="1"/>
          <w:numId w:val="16"/>
        </w:numPr>
        <w:tabs>
          <w:tab w:val="left" w:pos="1414"/>
        </w:tabs>
      </w:pPr>
      <w:r w:rsidRPr="00521A52">
        <w:t>Познавательные</w:t>
      </w:r>
      <w:r>
        <w:t xml:space="preserve"> </w:t>
      </w:r>
      <w:r w:rsidRPr="00521A52">
        <w:t>интересы.</w:t>
      </w: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ind w:left="333" w:right="578" w:firstLine="708"/>
        <w:jc w:val="both"/>
      </w:pPr>
      <w:r w:rsidRPr="00521A52">
        <w:rPr>
          <w:i/>
          <w:iCs/>
        </w:rPr>
        <w:t>Формы</w:t>
      </w:r>
      <w:r>
        <w:rPr>
          <w:i/>
          <w:iCs/>
        </w:rPr>
        <w:t xml:space="preserve"> </w:t>
      </w:r>
      <w:r w:rsidRPr="00521A52">
        <w:rPr>
          <w:i/>
          <w:iCs/>
        </w:rPr>
        <w:t>подведения</w:t>
      </w:r>
      <w:r>
        <w:rPr>
          <w:i/>
          <w:iCs/>
        </w:rPr>
        <w:t xml:space="preserve"> </w:t>
      </w:r>
      <w:r w:rsidRPr="00521A52">
        <w:rPr>
          <w:i/>
          <w:iCs/>
        </w:rPr>
        <w:t>итогов</w:t>
      </w:r>
      <w:r>
        <w:rPr>
          <w:i/>
          <w:iCs/>
        </w:rPr>
        <w:t xml:space="preserve"> </w:t>
      </w:r>
      <w:r w:rsidRPr="00521A52">
        <w:rPr>
          <w:i/>
          <w:iCs/>
        </w:rPr>
        <w:t>реализации</w:t>
      </w:r>
      <w:r>
        <w:rPr>
          <w:i/>
          <w:iCs/>
        </w:rPr>
        <w:t xml:space="preserve"> </w:t>
      </w:r>
      <w:r w:rsidRPr="00521A52">
        <w:rPr>
          <w:i/>
          <w:iCs/>
        </w:rPr>
        <w:t>образовательной</w:t>
      </w:r>
      <w:r>
        <w:rPr>
          <w:i/>
          <w:iCs/>
        </w:rPr>
        <w:t xml:space="preserve"> </w:t>
      </w:r>
      <w:r w:rsidRPr="00521A52">
        <w:rPr>
          <w:i/>
          <w:iCs/>
        </w:rPr>
        <w:t>программы:</w:t>
      </w:r>
      <w:r>
        <w:rPr>
          <w:i/>
          <w:iCs/>
        </w:rPr>
        <w:t xml:space="preserve"> </w:t>
      </w:r>
      <w:r w:rsidRPr="00521A52">
        <w:t>участие</w:t>
      </w:r>
      <w:r>
        <w:t xml:space="preserve"> </w:t>
      </w:r>
      <w:r w:rsidRPr="00521A52">
        <w:t>в</w:t>
      </w:r>
      <w:r>
        <w:t xml:space="preserve"> </w:t>
      </w:r>
      <w:r w:rsidRPr="00521A52">
        <w:t>показ</w:t>
      </w:r>
      <w:r>
        <w:t xml:space="preserve"> </w:t>
      </w:r>
      <w:r w:rsidRPr="00521A52">
        <w:t>спектаклей,</w:t>
      </w:r>
      <w:r>
        <w:t xml:space="preserve"> </w:t>
      </w:r>
      <w:r w:rsidRPr="00521A52">
        <w:t>концертов,</w:t>
      </w:r>
      <w:r>
        <w:t xml:space="preserve"> </w:t>
      </w:r>
      <w:r w:rsidRPr="00521A52">
        <w:t>конкурсно-игровых</w:t>
      </w:r>
      <w:r>
        <w:t xml:space="preserve"> </w:t>
      </w:r>
      <w:r w:rsidRPr="00521A52">
        <w:t>программ;</w:t>
      </w:r>
      <w:r>
        <w:t xml:space="preserve"> </w:t>
      </w:r>
      <w:r w:rsidRPr="00521A52">
        <w:t>участие</w:t>
      </w:r>
      <w:r>
        <w:t xml:space="preserve"> </w:t>
      </w:r>
      <w:r w:rsidRPr="00521A52">
        <w:t>в</w:t>
      </w:r>
      <w:r>
        <w:t xml:space="preserve"> </w:t>
      </w:r>
      <w:r w:rsidRPr="00521A52">
        <w:t>районных конкурсах;</w:t>
      </w:r>
      <w:r>
        <w:t xml:space="preserve"> </w:t>
      </w:r>
      <w:r w:rsidRPr="00521A52">
        <w:t>проектная</w:t>
      </w:r>
      <w:r>
        <w:t xml:space="preserve"> </w:t>
      </w:r>
      <w:r w:rsidRPr="00521A52">
        <w:t>и</w:t>
      </w:r>
      <w:r>
        <w:t xml:space="preserve"> </w:t>
      </w:r>
      <w:r w:rsidRPr="00521A52">
        <w:t>социально-творческая</w:t>
      </w:r>
      <w:r>
        <w:t xml:space="preserve"> </w:t>
      </w:r>
      <w:r w:rsidRPr="00521A52">
        <w:t>деятельность.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spacing w:before="1"/>
        <w:ind w:left="1042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Объем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сроки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реализации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программы</w:t>
      </w:r>
    </w:p>
    <w:p w:rsidR="00310EA9" w:rsidRPr="00521A52" w:rsidRDefault="00310EA9">
      <w:pPr>
        <w:pStyle w:val="BodyText"/>
        <w:spacing w:line="242" w:lineRule="auto"/>
        <w:ind w:firstLine="708"/>
        <w:rPr>
          <w:sz w:val="22"/>
          <w:szCs w:val="22"/>
        </w:rPr>
      </w:pPr>
      <w:r w:rsidRPr="00521A52">
        <w:rPr>
          <w:sz w:val="22"/>
          <w:szCs w:val="22"/>
        </w:rPr>
        <w:t>Полный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курс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рассчитан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3года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обучения.</w:t>
      </w:r>
    </w:p>
    <w:p w:rsidR="00310EA9" w:rsidRPr="00521A52" w:rsidRDefault="00310EA9">
      <w:pPr>
        <w:pStyle w:val="ListParagraph"/>
        <w:numPr>
          <w:ilvl w:val="1"/>
          <w:numId w:val="17"/>
        </w:numPr>
        <w:tabs>
          <w:tab w:val="left" w:pos="1254"/>
        </w:tabs>
        <w:spacing w:line="317" w:lineRule="exact"/>
      </w:pPr>
      <w:r w:rsidRPr="00521A52">
        <w:t>год обучения–144 часа.</w:t>
      </w:r>
    </w:p>
    <w:p w:rsidR="00310EA9" w:rsidRPr="00521A52" w:rsidRDefault="00310EA9">
      <w:pPr>
        <w:pStyle w:val="ListParagraph"/>
        <w:numPr>
          <w:ilvl w:val="1"/>
          <w:numId w:val="17"/>
        </w:numPr>
        <w:tabs>
          <w:tab w:val="left" w:pos="1254"/>
        </w:tabs>
        <w:spacing w:line="322" w:lineRule="exact"/>
      </w:pPr>
      <w:r w:rsidRPr="00521A52">
        <w:t>Год</w:t>
      </w:r>
      <w:r>
        <w:t xml:space="preserve"> </w:t>
      </w:r>
      <w:r w:rsidRPr="00521A52">
        <w:t>обучения–216часов.</w:t>
      </w:r>
    </w:p>
    <w:p w:rsidR="00310EA9" w:rsidRPr="00521A52" w:rsidRDefault="00310EA9">
      <w:pPr>
        <w:pStyle w:val="ListParagraph"/>
        <w:numPr>
          <w:ilvl w:val="1"/>
          <w:numId w:val="17"/>
        </w:numPr>
        <w:tabs>
          <w:tab w:val="left" w:pos="1254"/>
        </w:tabs>
      </w:pPr>
      <w:r w:rsidRPr="00521A52">
        <w:t>Год</w:t>
      </w:r>
      <w:r>
        <w:t xml:space="preserve"> </w:t>
      </w:r>
      <w:r w:rsidRPr="00521A52">
        <w:t>обучения–216часов.</w:t>
      </w:r>
    </w:p>
    <w:p w:rsidR="00310EA9" w:rsidRPr="00521A52" w:rsidRDefault="00310EA9">
      <w:pPr>
        <w:pStyle w:val="11"/>
        <w:spacing w:before="139"/>
        <w:ind w:left="333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Формы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методы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организации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занятий</w:t>
      </w:r>
    </w:p>
    <w:p w:rsidR="00310EA9" w:rsidRPr="00521A52" w:rsidRDefault="00310EA9">
      <w:pPr>
        <w:pStyle w:val="BodyText"/>
        <w:tabs>
          <w:tab w:val="left" w:pos="1691"/>
          <w:tab w:val="left" w:pos="2819"/>
          <w:tab w:val="left" w:pos="3320"/>
          <w:tab w:val="left" w:pos="4819"/>
          <w:tab w:val="left" w:pos="6311"/>
          <w:tab w:val="left" w:pos="6649"/>
          <w:tab w:val="left" w:pos="7704"/>
          <w:tab w:val="left" w:pos="9090"/>
        </w:tabs>
        <w:ind w:right="223" w:firstLine="708"/>
        <w:rPr>
          <w:sz w:val="22"/>
          <w:szCs w:val="22"/>
        </w:rPr>
      </w:pPr>
      <w:r w:rsidRPr="00521A52">
        <w:rPr>
          <w:sz w:val="22"/>
          <w:szCs w:val="22"/>
        </w:rPr>
        <w:t>Все</w:t>
      </w:r>
      <w:r w:rsidRPr="00521A52">
        <w:rPr>
          <w:sz w:val="22"/>
          <w:szCs w:val="22"/>
        </w:rPr>
        <w:tab/>
        <w:t>занятия</w:t>
      </w:r>
      <w:r w:rsidRPr="00521A52">
        <w:rPr>
          <w:sz w:val="22"/>
          <w:szCs w:val="22"/>
        </w:rPr>
        <w:tab/>
        <w:t>по</w:t>
      </w:r>
      <w:r w:rsidRPr="00521A52">
        <w:rPr>
          <w:sz w:val="22"/>
          <w:szCs w:val="22"/>
        </w:rPr>
        <w:tab/>
        <w:t>программе</w:t>
      </w:r>
      <w:r w:rsidRPr="00521A52">
        <w:rPr>
          <w:sz w:val="22"/>
          <w:szCs w:val="22"/>
        </w:rPr>
        <w:tab/>
        <w:t>построены</w:t>
      </w:r>
      <w:r w:rsidRPr="00521A52">
        <w:rPr>
          <w:sz w:val="22"/>
          <w:szCs w:val="22"/>
        </w:rPr>
        <w:tab/>
        <w:t>с</w:t>
      </w:r>
      <w:r w:rsidRPr="00521A52">
        <w:rPr>
          <w:sz w:val="22"/>
          <w:szCs w:val="22"/>
        </w:rPr>
        <w:tab/>
        <w:t>учетом</w:t>
      </w:r>
      <w:r w:rsidRPr="00521A52">
        <w:rPr>
          <w:sz w:val="22"/>
          <w:szCs w:val="22"/>
        </w:rPr>
        <w:tab/>
        <w:t>основных</w:t>
      </w:r>
      <w:r w:rsidRPr="00521A52">
        <w:rPr>
          <w:sz w:val="22"/>
          <w:szCs w:val="22"/>
        </w:rPr>
        <w:tab/>
      </w:r>
      <w:r w:rsidRPr="00521A52">
        <w:rPr>
          <w:spacing w:val="-1"/>
          <w:sz w:val="22"/>
          <w:szCs w:val="22"/>
        </w:rPr>
        <w:t>принципов</w:t>
      </w:r>
      <w:r>
        <w:rPr>
          <w:spacing w:val="-1"/>
          <w:sz w:val="22"/>
          <w:szCs w:val="22"/>
        </w:rPr>
        <w:t xml:space="preserve"> </w:t>
      </w:r>
      <w:r w:rsidRPr="00521A52">
        <w:rPr>
          <w:sz w:val="22"/>
          <w:szCs w:val="22"/>
        </w:rPr>
        <w:t>педагогики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искусства:</w:t>
      </w:r>
    </w:p>
    <w:p w:rsidR="00310EA9" w:rsidRPr="00521A52" w:rsidRDefault="00310EA9">
      <w:pPr>
        <w:pStyle w:val="ListParagraph"/>
        <w:numPr>
          <w:ilvl w:val="0"/>
          <w:numId w:val="15"/>
        </w:numPr>
        <w:tabs>
          <w:tab w:val="left" w:pos="1055"/>
        </w:tabs>
        <w:spacing w:line="321" w:lineRule="exact"/>
        <w:ind w:hanging="361"/>
      </w:pPr>
      <w:r w:rsidRPr="00521A52">
        <w:t>От</w:t>
      </w:r>
      <w:r>
        <w:t xml:space="preserve"> </w:t>
      </w:r>
      <w:r w:rsidRPr="00521A52">
        <w:t>постановки</w:t>
      </w:r>
      <w:r>
        <w:t xml:space="preserve"> </w:t>
      </w:r>
      <w:r w:rsidRPr="00521A52">
        <w:t>творческой</w:t>
      </w:r>
      <w:r>
        <w:t xml:space="preserve"> </w:t>
      </w:r>
      <w:r w:rsidRPr="00521A52">
        <w:t>задачи</w:t>
      </w:r>
      <w:r>
        <w:t xml:space="preserve"> </w:t>
      </w:r>
      <w:r w:rsidRPr="00521A52">
        <w:t>до</w:t>
      </w:r>
      <w:r>
        <w:t xml:space="preserve"> </w:t>
      </w:r>
      <w:r w:rsidRPr="00521A52">
        <w:t>достижения</w:t>
      </w:r>
      <w:r>
        <w:t xml:space="preserve"> </w:t>
      </w:r>
      <w:r w:rsidRPr="00521A52">
        <w:t>творческого</w:t>
      </w:r>
      <w:r>
        <w:t xml:space="preserve"> </w:t>
      </w:r>
      <w:r w:rsidRPr="00521A52">
        <w:t>результата.</w:t>
      </w:r>
    </w:p>
    <w:p w:rsidR="00310EA9" w:rsidRPr="00521A52" w:rsidRDefault="00310EA9">
      <w:pPr>
        <w:pStyle w:val="ListParagraph"/>
        <w:numPr>
          <w:ilvl w:val="0"/>
          <w:numId w:val="15"/>
        </w:numPr>
        <w:tabs>
          <w:tab w:val="left" w:pos="1055"/>
        </w:tabs>
        <w:spacing w:line="322" w:lineRule="exact"/>
        <w:ind w:hanging="361"/>
      </w:pPr>
      <w:r w:rsidRPr="00521A52">
        <w:t>Вовлечение</w:t>
      </w:r>
      <w:r>
        <w:t xml:space="preserve"> </w:t>
      </w:r>
      <w:r w:rsidRPr="00521A52">
        <w:t>в</w:t>
      </w:r>
      <w:r>
        <w:t xml:space="preserve"> </w:t>
      </w:r>
      <w:r w:rsidRPr="00521A52">
        <w:t>творческий</w:t>
      </w:r>
      <w:r>
        <w:t xml:space="preserve"> </w:t>
      </w:r>
      <w:r w:rsidRPr="00521A52">
        <w:t>процесс</w:t>
      </w:r>
      <w:r>
        <w:t xml:space="preserve"> </w:t>
      </w:r>
      <w:r w:rsidRPr="00521A52">
        <w:t>всех</w:t>
      </w:r>
      <w:r>
        <w:t xml:space="preserve"> </w:t>
      </w:r>
      <w:r w:rsidRPr="00521A52">
        <w:t>учеников.</w:t>
      </w:r>
    </w:p>
    <w:p w:rsidR="00310EA9" w:rsidRPr="00521A52" w:rsidRDefault="00310EA9">
      <w:pPr>
        <w:pStyle w:val="ListParagraph"/>
        <w:numPr>
          <w:ilvl w:val="0"/>
          <w:numId w:val="15"/>
        </w:numPr>
        <w:tabs>
          <w:tab w:val="left" w:pos="1055"/>
        </w:tabs>
        <w:spacing w:line="322" w:lineRule="exact"/>
        <w:ind w:hanging="361"/>
      </w:pPr>
      <w:r w:rsidRPr="00521A52">
        <w:t>Смена</w:t>
      </w:r>
      <w:r>
        <w:t xml:space="preserve"> </w:t>
      </w:r>
      <w:r w:rsidRPr="00521A52">
        <w:t>типа</w:t>
      </w:r>
      <w:r>
        <w:t xml:space="preserve"> </w:t>
      </w:r>
      <w:r w:rsidRPr="00521A52">
        <w:t>и</w:t>
      </w:r>
      <w:r>
        <w:t xml:space="preserve"> </w:t>
      </w:r>
      <w:r w:rsidRPr="00521A52">
        <w:t>ритма</w:t>
      </w:r>
      <w:r>
        <w:t xml:space="preserve"> </w:t>
      </w:r>
      <w:r w:rsidRPr="00521A52">
        <w:t>работы.</w:t>
      </w:r>
    </w:p>
    <w:p w:rsidR="00310EA9" w:rsidRPr="00521A52" w:rsidRDefault="00310EA9">
      <w:pPr>
        <w:pStyle w:val="ListParagraph"/>
        <w:numPr>
          <w:ilvl w:val="0"/>
          <w:numId w:val="15"/>
        </w:numPr>
        <w:tabs>
          <w:tab w:val="left" w:pos="1055"/>
        </w:tabs>
        <w:spacing w:line="322" w:lineRule="exact"/>
        <w:ind w:hanging="361"/>
      </w:pPr>
      <w:r w:rsidRPr="00521A52">
        <w:t>О</w:t>
      </w:r>
      <w:r>
        <w:t xml:space="preserve">т </w:t>
      </w:r>
      <w:r w:rsidRPr="00521A52">
        <w:t>простого</w:t>
      </w:r>
      <w:r>
        <w:t xml:space="preserve"> </w:t>
      </w:r>
      <w:r w:rsidRPr="00521A52">
        <w:t>к</w:t>
      </w:r>
      <w:r>
        <w:t xml:space="preserve"> </w:t>
      </w:r>
      <w:r w:rsidRPr="00521A52">
        <w:t>сложному.</w:t>
      </w:r>
    </w:p>
    <w:p w:rsidR="00310EA9" w:rsidRPr="00521A52" w:rsidRDefault="00310EA9">
      <w:pPr>
        <w:pStyle w:val="ListParagraph"/>
        <w:numPr>
          <w:ilvl w:val="0"/>
          <w:numId w:val="15"/>
        </w:numPr>
        <w:tabs>
          <w:tab w:val="left" w:pos="1055"/>
        </w:tabs>
        <w:spacing w:line="322" w:lineRule="exact"/>
        <w:ind w:hanging="361"/>
      </w:pPr>
      <w:r w:rsidRPr="00521A52">
        <w:t>Индивидуальный</w:t>
      </w:r>
      <w:r>
        <w:t xml:space="preserve"> </w:t>
      </w:r>
      <w:r w:rsidRPr="00521A52">
        <w:t>по</w:t>
      </w:r>
      <w:r>
        <w:t>д</w:t>
      </w:r>
      <w:r w:rsidRPr="00521A52">
        <w:t>ход</w:t>
      </w:r>
      <w:r>
        <w:t xml:space="preserve"> </w:t>
      </w:r>
      <w:r w:rsidRPr="00521A52">
        <w:t>к</w:t>
      </w:r>
      <w:r>
        <w:t xml:space="preserve"> </w:t>
      </w:r>
      <w:r w:rsidRPr="00521A52">
        <w:t>каждому</w:t>
      </w:r>
      <w:r>
        <w:t xml:space="preserve"> </w:t>
      </w:r>
      <w:r w:rsidRPr="00521A52">
        <w:t>учащемуся.</w:t>
      </w:r>
    </w:p>
    <w:p w:rsidR="00310EA9" w:rsidRDefault="00310EA9">
      <w:pPr>
        <w:pStyle w:val="BodyText"/>
        <w:tabs>
          <w:tab w:val="left" w:pos="2665"/>
          <w:tab w:val="left" w:pos="3963"/>
          <w:tab w:val="left" w:pos="5671"/>
          <w:tab w:val="left" w:pos="7994"/>
          <w:tab w:val="left" w:pos="9279"/>
        </w:tabs>
        <w:ind w:right="231" w:firstLine="708"/>
        <w:rPr>
          <w:spacing w:val="-1"/>
          <w:sz w:val="22"/>
          <w:szCs w:val="22"/>
        </w:rPr>
      </w:pPr>
      <w:r w:rsidRPr="00521A52">
        <w:rPr>
          <w:sz w:val="22"/>
          <w:szCs w:val="22"/>
        </w:rPr>
        <w:t>Основными</w:t>
      </w:r>
      <w:r w:rsidRPr="00521A52">
        <w:rPr>
          <w:sz w:val="22"/>
          <w:szCs w:val="22"/>
        </w:rPr>
        <w:tab/>
        <w:t>формами</w:t>
      </w:r>
      <w:r w:rsidRPr="00521A52">
        <w:rPr>
          <w:sz w:val="22"/>
          <w:szCs w:val="22"/>
        </w:rPr>
        <w:tab/>
        <w:t>организации</w:t>
      </w:r>
      <w:r w:rsidRPr="00521A52">
        <w:rPr>
          <w:sz w:val="22"/>
          <w:szCs w:val="22"/>
        </w:rPr>
        <w:tab/>
        <w:t>образовательного</w:t>
      </w:r>
      <w:r w:rsidRPr="00521A52">
        <w:rPr>
          <w:sz w:val="22"/>
          <w:szCs w:val="22"/>
        </w:rPr>
        <w:tab/>
        <w:t>процесса</w:t>
      </w:r>
      <w:r w:rsidRPr="00521A52">
        <w:rPr>
          <w:sz w:val="22"/>
          <w:szCs w:val="22"/>
        </w:rPr>
        <w:tab/>
      </w:r>
      <w:r w:rsidRPr="00521A52">
        <w:rPr>
          <w:spacing w:val="-1"/>
          <w:sz w:val="22"/>
          <w:szCs w:val="22"/>
        </w:rPr>
        <w:t>являются</w:t>
      </w:r>
      <w:r>
        <w:rPr>
          <w:spacing w:val="-1"/>
          <w:sz w:val="22"/>
          <w:szCs w:val="22"/>
        </w:rPr>
        <w:t xml:space="preserve"> </w:t>
      </w:r>
    </w:p>
    <w:p w:rsidR="00310EA9" w:rsidRPr="00521A52" w:rsidRDefault="00310EA9">
      <w:pPr>
        <w:pStyle w:val="BodyText"/>
        <w:tabs>
          <w:tab w:val="left" w:pos="2665"/>
          <w:tab w:val="left" w:pos="3963"/>
          <w:tab w:val="left" w:pos="5671"/>
          <w:tab w:val="left" w:pos="7994"/>
          <w:tab w:val="left" w:pos="9279"/>
        </w:tabs>
        <w:ind w:right="231" w:firstLine="708"/>
        <w:rPr>
          <w:sz w:val="22"/>
          <w:szCs w:val="22"/>
        </w:rPr>
      </w:pPr>
      <w:r w:rsidRPr="00521A52">
        <w:rPr>
          <w:sz w:val="22"/>
          <w:szCs w:val="22"/>
        </w:rPr>
        <w:t>коллективная,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групповая, индивидуально-групповая.</w:t>
      </w:r>
    </w:p>
    <w:p w:rsidR="00310EA9" w:rsidRPr="00521A52" w:rsidRDefault="00310EA9">
      <w:pPr>
        <w:pStyle w:val="BodyText"/>
        <w:spacing w:before="1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ind w:right="225" w:firstLine="70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Формы проведения занятий: беседа, игра, тренинг, творческая мастерская,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учебный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показ,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репетиция,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дистанционное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обучение,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спектакль,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просмотр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спектакля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последующим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обсуждением,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дискуссия,</w:t>
      </w:r>
      <w:r>
        <w:rPr>
          <w:sz w:val="22"/>
          <w:szCs w:val="22"/>
        </w:rPr>
        <w:t xml:space="preserve"> экскурсия,  </w:t>
      </w:r>
      <w:r w:rsidRPr="00521A52">
        <w:rPr>
          <w:sz w:val="22"/>
          <w:szCs w:val="22"/>
        </w:rPr>
        <w:t>проектная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деятельность.</w:t>
      </w:r>
    </w:p>
    <w:p w:rsidR="00310EA9" w:rsidRPr="00521A52" w:rsidRDefault="00310EA9">
      <w:pPr>
        <w:pStyle w:val="BodyText"/>
        <w:spacing w:before="242" w:line="322" w:lineRule="exact"/>
        <w:ind w:left="1042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процессе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обучения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используются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следующие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методы</w:t>
      </w:r>
      <w:r>
        <w:rPr>
          <w:sz w:val="22"/>
          <w:szCs w:val="22"/>
        </w:rPr>
        <w:t>:</w:t>
      </w:r>
    </w:p>
    <w:p w:rsidR="00310EA9" w:rsidRPr="00521A52" w:rsidRDefault="00310EA9">
      <w:pPr>
        <w:pStyle w:val="BodyText"/>
        <w:ind w:right="226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Методы формирования интереса к учению: </w:t>
      </w:r>
      <w:r w:rsidRPr="00521A52">
        <w:rPr>
          <w:sz w:val="22"/>
          <w:szCs w:val="22"/>
        </w:rPr>
        <w:t>общеразвивающие и познавательные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игры,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поддержка,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создание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комфортной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эмоциональной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атмосферы,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создание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эмоциональных нравственных ситуаций, создание ситуаций новизны, удивления,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успеха,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использование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занимательных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примеров.</w:t>
      </w:r>
    </w:p>
    <w:p w:rsidR="00310EA9" w:rsidRPr="00521A52" w:rsidRDefault="00310EA9" w:rsidP="00AB66B3">
      <w:pPr>
        <w:pStyle w:val="BodyText"/>
        <w:ind w:right="227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Словесный</w:t>
      </w:r>
      <w:r w:rsidRPr="00521A52">
        <w:rPr>
          <w:sz w:val="22"/>
          <w:szCs w:val="22"/>
        </w:rPr>
        <w:t>-рассказ,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беседа,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лекция,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работа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печатными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источниками.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Деятельность обучающихся заключается в восприятии и осмыслении получаемой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информации,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выполнении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записей,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работе с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наглядным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материалом.</w:t>
      </w:r>
    </w:p>
    <w:p w:rsidR="00310EA9" w:rsidRPr="00521A52" w:rsidRDefault="00310EA9">
      <w:pPr>
        <w:pStyle w:val="BodyText"/>
        <w:ind w:right="228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Наглядный</w:t>
      </w:r>
      <w:r w:rsidRPr="00521A52">
        <w:rPr>
          <w:sz w:val="22"/>
          <w:szCs w:val="22"/>
        </w:rPr>
        <w:t>-демонстрация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наглядных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пособий(предметов,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схем,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таблиц),просмотр спектаклей,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видеофильмов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 т.д.</w:t>
      </w:r>
    </w:p>
    <w:p w:rsidR="00310EA9" w:rsidRPr="00521A52" w:rsidRDefault="00310EA9">
      <w:pPr>
        <w:pStyle w:val="BodyText"/>
        <w:spacing w:line="242" w:lineRule="auto"/>
        <w:ind w:right="223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Практический</w:t>
      </w:r>
      <w:r w:rsidRPr="00521A52">
        <w:rPr>
          <w:sz w:val="22"/>
          <w:szCs w:val="22"/>
        </w:rPr>
        <w:t>-тренинги,упражнения,творческие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задания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показы.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Данный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метод является основным.</w:t>
      </w:r>
    </w:p>
    <w:p w:rsidR="00310EA9" w:rsidRPr="00521A52" w:rsidRDefault="00310EA9">
      <w:pPr>
        <w:pStyle w:val="BodyText"/>
        <w:spacing w:before="10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ind w:left="1042"/>
        <w:rPr>
          <w:sz w:val="22"/>
          <w:szCs w:val="22"/>
        </w:rPr>
      </w:pPr>
      <w:r w:rsidRPr="00521A52">
        <w:rPr>
          <w:sz w:val="22"/>
          <w:szCs w:val="22"/>
        </w:rPr>
        <w:t>Особенности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организации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образовательного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процесса</w:t>
      </w:r>
    </w:p>
    <w:p w:rsidR="00310EA9" w:rsidRPr="00521A52" w:rsidRDefault="00310EA9">
      <w:pPr>
        <w:pStyle w:val="BodyText"/>
        <w:ind w:right="228" w:firstLine="70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В освоении данной дополнительной общеобразовательной общеразвивающей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участвуют</w:t>
      </w:r>
      <w:r>
        <w:rPr>
          <w:sz w:val="22"/>
          <w:szCs w:val="22"/>
        </w:rPr>
        <w:t xml:space="preserve"> у</w:t>
      </w:r>
      <w:r w:rsidRPr="00521A52">
        <w:rPr>
          <w:sz w:val="22"/>
          <w:szCs w:val="22"/>
        </w:rPr>
        <w:t>чащиеся ввозрасте7-15 лет.</w:t>
      </w:r>
    </w:p>
    <w:p w:rsidR="00310EA9" w:rsidRPr="00521A52" w:rsidRDefault="00310EA9">
      <w:pPr>
        <w:pStyle w:val="BodyText"/>
        <w:spacing w:line="242" w:lineRule="auto"/>
        <w:ind w:right="233" w:firstLine="70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Формирование учебных групп осуществляется на добровольной основе, без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специального отбора.</w:t>
      </w:r>
    </w:p>
    <w:p w:rsidR="00310EA9" w:rsidRPr="00521A52" w:rsidRDefault="00310EA9">
      <w:pPr>
        <w:pStyle w:val="11"/>
        <w:spacing w:line="321" w:lineRule="exact"/>
        <w:ind w:left="333"/>
        <w:rPr>
          <w:sz w:val="22"/>
          <w:szCs w:val="22"/>
        </w:rPr>
      </w:pPr>
      <w:r w:rsidRPr="00521A52">
        <w:rPr>
          <w:sz w:val="22"/>
          <w:szCs w:val="22"/>
        </w:rPr>
        <w:t>Режим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организации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занятий</w:t>
      </w:r>
    </w:p>
    <w:p w:rsidR="00310EA9" w:rsidRPr="00521A52" w:rsidRDefault="00310EA9" w:rsidP="00C124EB">
      <w:pPr>
        <w:pStyle w:val="BodyText"/>
        <w:ind w:right="220" w:firstLine="70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Количество учебных часов в 1 год обучения – 144 часа. 2 и 3 год обучения –216 часов. Занятия проводятся 1 год обучения - 2 раза в неделю по 2 часа. 2 и 3 год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обучения –3 раза в</w:t>
      </w:r>
      <w:r>
        <w:rPr>
          <w:sz w:val="22"/>
          <w:szCs w:val="22"/>
        </w:rPr>
        <w:t xml:space="preserve"> н</w:t>
      </w:r>
      <w:r w:rsidRPr="00521A52">
        <w:rPr>
          <w:sz w:val="22"/>
          <w:szCs w:val="22"/>
        </w:rPr>
        <w:t>еделю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2часа.Продолжительность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занятия для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учащихся</w:t>
      </w:r>
      <w:r>
        <w:rPr>
          <w:sz w:val="22"/>
          <w:szCs w:val="22"/>
        </w:rPr>
        <w:t xml:space="preserve"> 7-15 </w:t>
      </w:r>
      <w:r w:rsidRPr="00521A52">
        <w:rPr>
          <w:sz w:val="22"/>
          <w:szCs w:val="22"/>
        </w:rPr>
        <w:t>лет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продолжительность занятия 45 минут с 10 минутным перерывом. Наполняемость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групп: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723"/>
        <w:gridCol w:w="3259"/>
        <w:gridCol w:w="2837"/>
      </w:tblGrid>
      <w:tr w:rsidR="00310EA9" w:rsidRPr="00521A52">
        <w:trPr>
          <w:trHeight w:val="551"/>
        </w:trPr>
        <w:tc>
          <w:tcPr>
            <w:tcW w:w="3723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Год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обучения,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количество часов</w:t>
            </w:r>
          </w:p>
        </w:tc>
        <w:tc>
          <w:tcPr>
            <w:tcW w:w="3259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Количество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часов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в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неделю</w:t>
            </w:r>
          </w:p>
        </w:tc>
        <w:tc>
          <w:tcPr>
            <w:tcW w:w="2837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Рекомендуемый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состав</w:t>
            </w:r>
          </w:p>
          <w:p w:rsidR="00310EA9" w:rsidRPr="00A747A1" w:rsidRDefault="00310EA9" w:rsidP="00A747A1">
            <w:pPr>
              <w:pStyle w:val="TableParagraph"/>
              <w:spacing w:line="259" w:lineRule="exact"/>
              <w:ind w:left="108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A747A1">
              <w:rPr>
                <w:b/>
                <w:bCs/>
              </w:rPr>
              <w:t>чебных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групп</w:t>
            </w:r>
          </w:p>
        </w:tc>
      </w:tr>
      <w:tr w:rsidR="00310EA9" w:rsidRPr="00521A52">
        <w:trPr>
          <w:trHeight w:val="276"/>
        </w:trPr>
        <w:tc>
          <w:tcPr>
            <w:tcW w:w="3723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1год</w:t>
            </w:r>
            <w:r>
              <w:t xml:space="preserve"> </w:t>
            </w:r>
            <w:r w:rsidRPr="00521A52">
              <w:t>обучения –144ч.</w:t>
            </w:r>
          </w:p>
        </w:tc>
        <w:tc>
          <w:tcPr>
            <w:tcW w:w="3259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5"/>
            </w:pPr>
            <w:r w:rsidRPr="00521A52">
              <w:t>2</w:t>
            </w:r>
            <w:r>
              <w:t xml:space="preserve"> </w:t>
            </w:r>
            <w:r w:rsidRPr="00521A52">
              <w:t>раза</w:t>
            </w:r>
            <w:r>
              <w:t xml:space="preserve"> </w:t>
            </w:r>
            <w:r w:rsidRPr="00521A52">
              <w:t>в</w:t>
            </w:r>
            <w:r>
              <w:t xml:space="preserve"> </w:t>
            </w:r>
            <w:r w:rsidRPr="00521A52">
              <w:t>неделю</w:t>
            </w:r>
            <w:r>
              <w:t xml:space="preserve"> </w:t>
            </w:r>
            <w:r w:rsidRPr="00521A52">
              <w:t>по 2ч.</w:t>
            </w:r>
          </w:p>
        </w:tc>
        <w:tc>
          <w:tcPr>
            <w:tcW w:w="2837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8"/>
            </w:pPr>
            <w:r w:rsidRPr="00521A52">
              <w:t>15</w:t>
            </w:r>
            <w:r>
              <w:t xml:space="preserve"> </w:t>
            </w:r>
            <w:r w:rsidRPr="00521A52">
              <w:t>человек</w:t>
            </w:r>
          </w:p>
        </w:tc>
      </w:tr>
      <w:tr w:rsidR="00310EA9" w:rsidRPr="00521A52">
        <w:trPr>
          <w:trHeight w:val="275"/>
        </w:trPr>
        <w:tc>
          <w:tcPr>
            <w:tcW w:w="3723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2год</w:t>
            </w:r>
            <w:r>
              <w:t xml:space="preserve"> </w:t>
            </w:r>
            <w:r w:rsidRPr="00521A52">
              <w:t>обучения–216ч.</w:t>
            </w:r>
          </w:p>
        </w:tc>
        <w:tc>
          <w:tcPr>
            <w:tcW w:w="3259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5"/>
            </w:pPr>
            <w:r w:rsidRPr="00521A52">
              <w:t>3раза</w:t>
            </w:r>
            <w:r>
              <w:t xml:space="preserve"> </w:t>
            </w:r>
            <w:r w:rsidRPr="00521A52">
              <w:t>в</w:t>
            </w:r>
            <w:r>
              <w:t xml:space="preserve"> </w:t>
            </w:r>
            <w:r w:rsidRPr="00521A52">
              <w:t>неделю по 2ч.</w:t>
            </w:r>
          </w:p>
        </w:tc>
        <w:tc>
          <w:tcPr>
            <w:tcW w:w="2837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8"/>
            </w:pPr>
            <w:r w:rsidRPr="00521A52">
              <w:t>15</w:t>
            </w:r>
            <w:r>
              <w:t xml:space="preserve"> </w:t>
            </w:r>
            <w:r w:rsidRPr="00521A52">
              <w:t>человек</w:t>
            </w:r>
          </w:p>
        </w:tc>
      </w:tr>
      <w:tr w:rsidR="00310EA9" w:rsidRPr="00521A52">
        <w:trPr>
          <w:trHeight w:val="275"/>
        </w:trPr>
        <w:tc>
          <w:tcPr>
            <w:tcW w:w="3723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3год</w:t>
            </w:r>
            <w:r>
              <w:t xml:space="preserve"> </w:t>
            </w:r>
            <w:r w:rsidRPr="00521A52">
              <w:t>обучения –216ч.</w:t>
            </w:r>
          </w:p>
        </w:tc>
        <w:tc>
          <w:tcPr>
            <w:tcW w:w="3259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5"/>
            </w:pPr>
            <w:r w:rsidRPr="00521A52">
              <w:t>3раза</w:t>
            </w:r>
            <w:r>
              <w:t xml:space="preserve"> </w:t>
            </w:r>
            <w:r w:rsidRPr="00521A52">
              <w:t>в</w:t>
            </w:r>
            <w:r>
              <w:t xml:space="preserve"> </w:t>
            </w:r>
            <w:r w:rsidRPr="00521A52">
              <w:t>неделю по 2ч.</w:t>
            </w:r>
          </w:p>
        </w:tc>
        <w:tc>
          <w:tcPr>
            <w:tcW w:w="2837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8"/>
            </w:pPr>
            <w:r w:rsidRPr="00521A52">
              <w:t>15</w:t>
            </w:r>
            <w:r>
              <w:t xml:space="preserve"> </w:t>
            </w:r>
            <w:r w:rsidRPr="00521A52">
              <w:t>человек</w:t>
            </w:r>
          </w:p>
        </w:tc>
      </w:tr>
    </w:tbl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spacing w:before="10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spacing w:before="1" w:line="240" w:lineRule="auto"/>
        <w:ind w:left="2030" w:right="1926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Цель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задачи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программы</w:t>
      </w:r>
    </w:p>
    <w:p w:rsidR="00310EA9" w:rsidRPr="00521A52" w:rsidRDefault="00310EA9">
      <w:pPr>
        <w:pStyle w:val="BodyText"/>
        <w:spacing w:before="5"/>
        <w:ind w:left="0"/>
        <w:rPr>
          <w:b/>
          <w:bCs/>
          <w:sz w:val="22"/>
          <w:szCs w:val="22"/>
        </w:rPr>
      </w:pPr>
    </w:p>
    <w:p w:rsidR="00310EA9" w:rsidRPr="00521A52" w:rsidRDefault="00310EA9" w:rsidP="00BA4E0E">
      <w:pPr>
        <w:pStyle w:val="BodyText"/>
        <w:tabs>
          <w:tab w:val="left" w:pos="1197"/>
          <w:tab w:val="left" w:pos="2981"/>
          <w:tab w:val="left" w:pos="4249"/>
          <w:tab w:val="left" w:pos="5812"/>
          <w:tab w:val="left" w:pos="7659"/>
          <w:tab w:val="left" w:pos="9037"/>
        </w:tabs>
        <w:spacing w:before="1"/>
        <w:ind w:right="226"/>
        <w:rPr>
          <w:sz w:val="22"/>
          <w:szCs w:val="22"/>
        </w:rPr>
      </w:pPr>
      <w:r>
        <w:rPr>
          <w:b/>
          <w:bCs/>
          <w:sz w:val="22"/>
          <w:szCs w:val="22"/>
        </w:rPr>
        <w:t>Цель</w:t>
      </w:r>
      <w:r>
        <w:rPr>
          <w:b/>
          <w:bCs/>
          <w:sz w:val="22"/>
          <w:szCs w:val="22"/>
        </w:rPr>
        <w:tab/>
        <w:t xml:space="preserve">программы: </w:t>
      </w:r>
      <w:r>
        <w:rPr>
          <w:sz w:val="22"/>
          <w:szCs w:val="22"/>
        </w:rPr>
        <w:t xml:space="preserve">развитие творческих </w:t>
      </w:r>
      <w:r w:rsidRPr="00521A52">
        <w:rPr>
          <w:sz w:val="22"/>
          <w:szCs w:val="22"/>
        </w:rPr>
        <w:t>способностей</w:t>
      </w:r>
      <w:r>
        <w:rPr>
          <w:sz w:val="22"/>
          <w:szCs w:val="22"/>
        </w:rPr>
        <w:t xml:space="preserve"> учащихся </w:t>
      </w:r>
      <w:r>
        <w:rPr>
          <w:spacing w:val="-1"/>
          <w:sz w:val="22"/>
          <w:szCs w:val="22"/>
        </w:rPr>
        <w:t>с</w:t>
      </w:r>
      <w:r w:rsidRPr="00521A52">
        <w:rPr>
          <w:spacing w:val="-1"/>
          <w:sz w:val="22"/>
          <w:szCs w:val="22"/>
        </w:rPr>
        <w:t>редствами</w:t>
      </w:r>
      <w:r>
        <w:rPr>
          <w:spacing w:val="-1"/>
          <w:sz w:val="22"/>
          <w:szCs w:val="22"/>
        </w:rPr>
        <w:t xml:space="preserve"> </w:t>
      </w:r>
      <w:r w:rsidRPr="00521A52">
        <w:rPr>
          <w:sz w:val="22"/>
          <w:szCs w:val="22"/>
        </w:rPr>
        <w:t>театрального искусства.</w:t>
      </w:r>
    </w:p>
    <w:p w:rsidR="00310EA9" w:rsidRPr="00521A52" w:rsidRDefault="00310EA9" w:rsidP="00BA4E0E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spacing w:line="240" w:lineRule="auto"/>
        <w:ind w:left="333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Задачи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программы:</w:t>
      </w:r>
    </w:p>
    <w:p w:rsidR="00310EA9" w:rsidRPr="00521A52" w:rsidRDefault="00310EA9">
      <w:pPr>
        <w:spacing w:before="2" w:line="320" w:lineRule="exact"/>
        <w:ind w:left="333"/>
        <w:rPr>
          <w:b/>
          <w:bCs/>
        </w:rPr>
      </w:pPr>
      <w:r w:rsidRPr="00521A52">
        <w:rPr>
          <w:b/>
          <w:bCs/>
        </w:rPr>
        <w:t>Обучающие:</w:t>
      </w:r>
    </w:p>
    <w:p w:rsidR="00310EA9" w:rsidRPr="00521A52" w:rsidRDefault="00310EA9">
      <w:pPr>
        <w:pStyle w:val="ListParagraph"/>
        <w:numPr>
          <w:ilvl w:val="0"/>
          <w:numId w:val="1"/>
        </w:numPr>
        <w:tabs>
          <w:tab w:val="left" w:pos="1055"/>
        </w:tabs>
        <w:spacing w:line="429" w:lineRule="exact"/>
        <w:ind w:hanging="361"/>
        <w:rPr>
          <w:rFonts w:ascii="Symbol" w:hAnsi="Symbol" w:cs="Symbol"/>
        </w:rPr>
      </w:pPr>
      <w:r w:rsidRPr="00521A52">
        <w:t>Познакомить</w:t>
      </w:r>
      <w:r>
        <w:t xml:space="preserve"> </w:t>
      </w:r>
      <w:r w:rsidRPr="00521A52">
        <w:t>с</w:t>
      </w:r>
      <w:r>
        <w:t xml:space="preserve"> </w:t>
      </w:r>
      <w:r w:rsidRPr="00521A52">
        <w:t>историей</w:t>
      </w:r>
      <w:r>
        <w:t xml:space="preserve"> </w:t>
      </w:r>
      <w:r w:rsidRPr="00521A52">
        <w:t>театрального</w:t>
      </w:r>
      <w:r>
        <w:t xml:space="preserve"> </w:t>
      </w:r>
      <w:r w:rsidRPr="00521A52">
        <w:t>искусства.</w:t>
      </w:r>
    </w:p>
    <w:p w:rsidR="00310EA9" w:rsidRPr="00521A52" w:rsidRDefault="00310EA9">
      <w:pPr>
        <w:pStyle w:val="ListParagraph"/>
        <w:numPr>
          <w:ilvl w:val="0"/>
          <w:numId w:val="1"/>
        </w:numPr>
        <w:tabs>
          <w:tab w:val="left" w:pos="1055"/>
        </w:tabs>
        <w:spacing w:before="13" w:line="225" w:lineRule="auto"/>
        <w:ind w:right="230"/>
        <w:rPr>
          <w:rFonts w:ascii="Symbol" w:hAnsi="Symbol" w:cs="Symbol"/>
        </w:rPr>
      </w:pPr>
      <w:r w:rsidRPr="00521A52">
        <w:t>Помочь</w:t>
      </w:r>
      <w:r>
        <w:t xml:space="preserve"> </w:t>
      </w:r>
      <w:r w:rsidRPr="00521A52">
        <w:t>во</w:t>
      </w:r>
      <w:r>
        <w:t xml:space="preserve"> </w:t>
      </w:r>
      <w:r w:rsidRPr="00521A52">
        <w:t>владении</w:t>
      </w:r>
      <w:r>
        <w:t xml:space="preserve"> </w:t>
      </w:r>
      <w:r w:rsidRPr="00521A52">
        <w:t>теоретическими</w:t>
      </w:r>
      <w:r>
        <w:t xml:space="preserve"> </w:t>
      </w:r>
      <w:r w:rsidRPr="00521A52">
        <w:t>знаниями,</w:t>
      </w:r>
      <w:r>
        <w:t xml:space="preserve"> </w:t>
      </w:r>
      <w:r w:rsidRPr="00521A52">
        <w:t>практическими</w:t>
      </w:r>
      <w:r>
        <w:t xml:space="preserve"> умениями </w:t>
      </w:r>
      <w:r w:rsidRPr="00521A52">
        <w:t>навыками</w:t>
      </w:r>
      <w:r>
        <w:t xml:space="preserve"> </w:t>
      </w:r>
      <w:r w:rsidRPr="00521A52">
        <w:t>в</w:t>
      </w:r>
      <w:r>
        <w:t xml:space="preserve"> </w:t>
      </w:r>
      <w:r w:rsidRPr="00521A52">
        <w:t>области</w:t>
      </w:r>
      <w:r>
        <w:t xml:space="preserve"> </w:t>
      </w:r>
      <w:r w:rsidRPr="00521A52">
        <w:t>театральной деятельности.</w:t>
      </w:r>
    </w:p>
    <w:p w:rsidR="00310EA9" w:rsidRPr="00521A52" w:rsidRDefault="00310EA9">
      <w:pPr>
        <w:pStyle w:val="11"/>
        <w:spacing w:before="9"/>
        <w:ind w:left="333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Воспитательные:</w:t>
      </w:r>
    </w:p>
    <w:p w:rsidR="00310EA9" w:rsidRPr="00521A52" w:rsidRDefault="00310EA9">
      <w:pPr>
        <w:pStyle w:val="ListParagraph"/>
        <w:numPr>
          <w:ilvl w:val="0"/>
          <w:numId w:val="1"/>
        </w:numPr>
        <w:tabs>
          <w:tab w:val="left" w:pos="1055"/>
        </w:tabs>
        <w:ind w:right="226"/>
        <w:rPr>
          <w:rFonts w:ascii="Symbol" w:hAnsi="Symbol" w:cs="Symbol"/>
        </w:rPr>
      </w:pPr>
      <w:r w:rsidRPr="00521A52">
        <w:t>Приобщить</w:t>
      </w:r>
      <w:r>
        <w:t xml:space="preserve"> </w:t>
      </w:r>
      <w:r w:rsidRPr="00521A52">
        <w:t>к</w:t>
      </w:r>
      <w:r>
        <w:t xml:space="preserve"> </w:t>
      </w:r>
      <w:r w:rsidRPr="00521A52">
        <w:t>духовным</w:t>
      </w:r>
      <w:r>
        <w:t xml:space="preserve"> </w:t>
      </w:r>
      <w:r w:rsidRPr="00521A52">
        <w:t>и</w:t>
      </w:r>
      <w:r>
        <w:t xml:space="preserve"> </w:t>
      </w:r>
      <w:r w:rsidRPr="00521A52">
        <w:t>культурным</w:t>
      </w:r>
      <w:r>
        <w:t xml:space="preserve"> </w:t>
      </w:r>
      <w:r w:rsidRPr="00521A52">
        <w:t>ценностям</w:t>
      </w:r>
      <w:r>
        <w:t xml:space="preserve"> </w:t>
      </w:r>
      <w:r w:rsidRPr="00521A52">
        <w:t>мировой</w:t>
      </w:r>
      <w:r>
        <w:t xml:space="preserve"> </w:t>
      </w:r>
      <w:r w:rsidRPr="00521A52">
        <w:t>культуры,к</w:t>
      </w:r>
      <w:r>
        <w:t xml:space="preserve"> </w:t>
      </w:r>
      <w:r w:rsidRPr="00521A52">
        <w:t>искусству.</w:t>
      </w:r>
    </w:p>
    <w:p w:rsidR="00310EA9" w:rsidRPr="00521A52" w:rsidRDefault="00310EA9">
      <w:pPr>
        <w:pStyle w:val="ListParagraph"/>
        <w:numPr>
          <w:ilvl w:val="0"/>
          <w:numId w:val="1"/>
        </w:numPr>
        <w:tabs>
          <w:tab w:val="left" w:pos="1055"/>
        </w:tabs>
        <w:spacing w:line="342" w:lineRule="exact"/>
        <w:ind w:hanging="361"/>
        <w:rPr>
          <w:rFonts w:ascii="Symbol" w:hAnsi="Symbol" w:cs="Symbol"/>
        </w:rPr>
      </w:pPr>
      <w:r w:rsidRPr="00521A52">
        <w:t>Воспитать</w:t>
      </w:r>
      <w:r>
        <w:t xml:space="preserve"> </w:t>
      </w:r>
      <w:r w:rsidRPr="00521A52">
        <w:t>эстетический</w:t>
      </w:r>
      <w:r>
        <w:t xml:space="preserve"> </w:t>
      </w:r>
      <w:r w:rsidRPr="00521A52">
        <w:t>вкус.</w:t>
      </w:r>
    </w:p>
    <w:p w:rsidR="00310EA9" w:rsidRPr="00521A52" w:rsidRDefault="00310EA9" w:rsidP="00BA4E0E">
      <w:pPr>
        <w:pStyle w:val="ListParagraph"/>
        <w:numPr>
          <w:ilvl w:val="0"/>
          <w:numId w:val="1"/>
        </w:numPr>
        <w:tabs>
          <w:tab w:val="left" w:pos="1055"/>
          <w:tab w:val="left" w:pos="3058"/>
          <w:tab w:val="left" w:pos="3440"/>
          <w:tab w:val="left" w:pos="4846"/>
          <w:tab w:val="left" w:pos="5239"/>
          <w:tab w:val="left" w:pos="6848"/>
          <w:tab w:val="left" w:pos="8700"/>
          <w:tab w:val="left" w:pos="10259"/>
        </w:tabs>
        <w:ind w:right="228"/>
        <w:rPr>
          <w:rFonts w:ascii="Symbol" w:hAnsi="Symbol" w:cs="Symbol"/>
        </w:rPr>
      </w:pPr>
      <w:r w:rsidRPr="00521A52">
        <w:t>Сформировать</w:t>
      </w:r>
      <w:r w:rsidRPr="00521A52">
        <w:tab/>
        <w:t>у</w:t>
      </w:r>
      <w:r w:rsidRPr="00521A52">
        <w:tab/>
        <w:t>учащихся</w:t>
      </w:r>
      <w:r w:rsidRPr="00521A52">
        <w:tab/>
        <w:t>и</w:t>
      </w:r>
      <w:r w:rsidRPr="00521A52">
        <w:tab/>
        <w:t>подростков</w:t>
      </w:r>
      <w:r w:rsidRPr="00521A52">
        <w:tab/>
        <w:t>нравственное</w:t>
      </w:r>
      <w:r w:rsidRPr="00521A52">
        <w:tab/>
        <w:t>отношение</w:t>
      </w:r>
      <w:r w:rsidRPr="00521A52">
        <w:tab/>
      </w:r>
      <w:r w:rsidRPr="00521A52">
        <w:rPr>
          <w:spacing w:val="-1"/>
        </w:rPr>
        <w:t>к</w:t>
      </w:r>
      <w:r>
        <w:rPr>
          <w:spacing w:val="-1"/>
        </w:rPr>
        <w:t xml:space="preserve"> </w:t>
      </w:r>
      <w:r w:rsidRPr="00521A52">
        <w:t>окружающему</w:t>
      </w:r>
      <w:r>
        <w:t xml:space="preserve"> </w:t>
      </w:r>
      <w:r w:rsidRPr="00521A52">
        <w:t>миру,</w:t>
      </w:r>
      <w:r>
        <w:t xml:space="preserve"> </w:t>
      </w:r>
      <w:r w:rsidRPr="00521A52">
        <w:t>нравственные качества</w:t>
      </w:r>
      <w:r>
        <w:t xml:space="preserve"> </w:t>
      </w:r>
      <w:r w:rsidRPr="00521A52">
        <w:t>личности.</w:t>
      </w:r>
    </w:p>
    <w:p w:rsidR="00310EA9" w:rsidRPr="00521A52" w:rsidRDefault="00310EA9" w:rsidP="00BA4E0E">
      <w:pPr>
        <w:pStyle w:val="ListParagraph"/>
        <w:numPr>
          <w:ilvl w:val="0"/>
          <w:numId w:val="1"/>
        </w:numPr>
        <w:tabs>
          <w:tab w:val="left" w:pos="1055"/>
        </w:tabs>
        <w:ind w:right="233"/>
        <w:rPr>
          <w:rFonts w:ascii="Symbol" w:hAnsi="Symbol" w:cs="Symbol"/>
        </w:rPr>
      </w:pPr>
      <w:r w:rsidRPr="00521A52">
        <w:t>Сформировать</w:t>
      </w:r>
      <w:r>
        <w:t xml:space="preserve"> </w:t>
      </w:r>
      <w:r w:rsidRPr="00521A52">
        <w:t>адекватную</w:t>
      </w:r>
      <w:r>
        <w:t xml:space="preserve"> </w:t>
      </w:r>
      <w:r w:rsidRPr="00521A52">
        <w:t>оценку</w:t>
      </w:r>
      <w:r>
        <w:t xml:space="preserve"> </w:t>
      </w:r>
      <w:r w:rsidRPr="00521A52">
        <w:t>окружающих,</w:t>
      </w:r>
      <w:r>
        <w:t xml:space="preserve"> </w:t>
      </w:r>
      <w:r w:rsidRPr="00521A52">
        <w:t>самооценку,</w:t>
      </w:r>
      <w:r>
        <w:t xml:space="preserve"> </w:t>
      </w:r>
      <w:r w:rsidRPr="00521A52">
        <w:t>уверенность</w:t>
      </w:r>
      <w:r>
        <w:t xml:space="preserve"> </w:t>
      </w:r>
      <w:r w:rsidRPr="00521A52">
        <w:t>в</w:t>
      </w:r>
      <w:r>
        <w:t xml:space="preserve"> </w:t>
      </w:r>
      <w:r w:rsidRPr="00521A52">
        <w:t>себе.</w:t>
      </w:r>
    </w:p>
    <w:p w:rsidR="00310EA9" w:rsidRPr="00521A52" w:rsidRDefault="00310EA9" w:rsidP="00BA4E0E">
      <w:pPr>
        <w:pStyle w:val="11"/>
        <w:spacing w:before="2" w:line="320" w:lineRule="exact"/>
        <w:ind w:left="333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Развивающие:</w:t>
      </w:r>
    </w:p>
    <w:p w:rsidR="00310EA9" w:rsidRPr="00521A52" w:rsidRDefault="00310EA9">
      <w:pPr>
        <w:pStyle w:val="ListParagraph"/>
        <w:numPr>
          <w:ilvl w:val="0"/>
          <w:numId w:val="1"/>
        </w:numPr>
        <w:tabs>
          <w:tab w:val="left" w:pos="1055"/>
        </w:tabs>
        <w:spacing w:before="19" w:line="225" w:lineRule="auto"/>
        <w:ind w:right="230"/>
        <w:rPr>
          <w:rFonts w:ascii="Symbol" w:hAnsi="Symbol" w:cs="Symbol"/>
        </w:rPr>
      </w:pPr>
      <w:r w:rsidRPr="00521A52">
        <w:t>Развить</w:t>
      </w:r>
      <w:r>
        <w:t xml:space="preserve"> </w:t>
      </w:r>
      <w:r w:rsidRPr="00521A52">
        <w:t>познавательные</w:t>
      </w:r>
      <w:r>
        <w:t xml:space="preserve"> </w:t>
      </w:r>
      <w:r w:rsidRPr="00521A52">
        <w:t>процессы:внимание,</w:t>
      </w:r>
      <w:r>
        <w:t xml:space="preserve"> </w:t>
      </w:r>
      <w:r w:rsidRPr="00521A52">
        <w:t>воображение,</w:t>
      </w:r>
      <w:r>
        <w:t xml:space="preserve"> </w:t>
      </w:r>
      <w:r w:rsidRPr="00521A52">
        <w:t>память,</w:t>
      </w:r>
      <w:r>
        <w:t xml:space="preserve"> </w:t>
      </w:r>
      <w:r w:rsidRPr="00521A52">
        <w:t>образное</w:t>
      </w:r>
      <w:r>
        <w:t xml:space="preserve"> </w:t>
      </w:r>
      <w:r w:rsidRPr="00521A52">
        <w:t>и</w:t>
      </w:r>
      <w:r>
        <w:t xml:space="preserve"> </w:t>
      </w:r>
      <w:r w:rsidRPr="00521A52">
        <w:t>логическое мышление.</w:t>
      </w:r>
    </w:p>
    <w:p w:rsidR="00310EA9" w:rsidRPr="00521A52" w:rsidRDefault="00310EA9">
      <w:pPr>
        <w:pStyle w:val="ListParagraph"/>
        <w:numPr>
          <w:ilvl w:val="0"/>
          <w:numId w:val="1"/>
        </w:numPr>
        <w:tabs>
          <w:tab w:val="left" w:pos="1055"/>
        </w:tabs>
        <w:spacing w:before="27" w:line="225" w:lineRule="auto"/>
        <w:ind w:right="232"/>
        <w:rPr>
          <w:rFonts w:ascii="Symbol" w:hAnsi="Symbol" w:cs="Symbol"/>
        </w:rPr>
      </w:pPr>
      <w:r w:rsidRPr="00521A52">
        <w:t>Развить</w:t>
      </w:r>
      <w:r>
        <w:t xml:space="preserve"> </w:t>
      </w:r>
      <w:r w:rsidRPr="00521A52">
        <w:t>речевые</w:t>
      </w:r>
      <w:r>
        <w:t xml:space="preserve"> </w:t>
      </w:r>
      <w:r w:rsidRPr="00521A52">
        <w:t>характеристики</w:t>
      </w:r>
      <w:r>
        <w:t xml:space="preserve"> </w:t>
      </w:r>
      <w:r w:rsidRPr="00521A52">
        <w:t>голоса:правильное</w:t>
      </w:r>
      <w:r>
        <w:t xml:space="preserve"> </w:t>
      </w:r>
      <w:r w:rsidRPr="00521A52">
        <w:t>дыхание,</w:t>
      </w:r>
      <w:r>
        <w:t xml:space="preserve"> </w:t>
      </w:r>
      <w:r w:rsidRPr="00521A52">
        <w:t>артикуляцию,</w:t>
      </w:r>
      <w:r>
        <w:t xml:space="preserve"> </w:t>
      </w:r>
      <w:r w:rsidRPr="00521A52">
        <w:t>силу</w:t>
      </w:r>
      <w:r>
        <w:t xml:space="preserve"> </w:t>
      </w:r>
      <w:r w:rsidRPr="00521A52">
        <w:t>голоса;</w:t>
      </w:r>
      <w:r>
        <w:t xml:space="preserve"> </w:t>
      </w:r>
      <w:r w:rsidRPr="00521A52">
        <w:t>мышечную</w:t>
      </w:r>
      <w:r>
        <w:t xml:space="preserve"> </w:t>
      </w:r>
      <w:r w:rsidRPr="00521A52">
        <w:t>свободу;</w:t>
      </w:r>
      <w:r>
        <w:t xml:space="preserve"> </w:t>
      </w:r>
      <w:r w:rsidRPr="00521A52">
        <w:t>фантазию,</w:t>
      </w:r>
      <w:r>
        <w:t xml:space="preserve"> </w:t>
      </w:r>
      <w:r w:rsidRPr="00521A52">
        <w:t>пластику.</w:t>
      </w:r>
    </w:p>
    <w:p w:rsidR="00310EA9" w:rsidRPr="00521A52" w:rsidRDefault="00310EA9">
      <w:pPr>
        <w:pStyle w:val="ListParagraph"/>
        <w:numPr>
          <w:ilvl w:val="0"/>
          <w:numId w:val="1"/>
        </w:numPr>
        <w:tabs>
          <w:tab w:val="left" w:pos="1055"/>
        </w:tabs>
        <w:spacing w:before="5" w:line="432" w:lineRule="exact"/>
        <w:ind w:hanging="361"/>
        <w:rPr>
          <w:rFonts w:ascii="Symbol" w:hAnsi="Symbol" w:cs="Symbol"/>
        </w:rPr>
      </w:pPr>
      <w:r w:rsidRPr="00521A52">
        <w:t>Развить</w:t>
      </w:r>
      <w:r>
        <w:t xml:space="preserve"> </w:t>
      </w:r>
      <w:r w:rsidRPr="00521A52">
        <w:t>творческие</w:t>
      </w:r>
      <w:r>
        <w:t xml:space="preserve"> </w:t>
      </w:r>
      <w:r w:rsidRPr="00521A52">
        <w:t>и</w:t>
      </w:r>
      <w:r>
        <w:t xml:space="preserve"> </w:t>
      </w:r>
      <w:r w:rsidRPr="00521A52">
        <w:t>организаторские</w:t>
      </w:r>
      <w:r>
        <w:t xml:space="preserve"> </w:t>
      </w:r>
      <w:r w:rsidRPr="00521A52">
        <w:t>способности.</w:t>
      </w:r>
    </w:p>
    <w:p w:rsidR="00310EA9" w:rsidRPr="00521A52" w:rsidRDefault="00310EA9">
      <w:pPr>
        <w:pStyle w:val="ListParagraph"/>
        <w:numPr>
          <w:ilvl w:val="0"/>
          <w:numId w:val="1"/>
        </w:numPr>
        <w:tabs>
          <w:tab w:val="left" w:pos="1055"/>
        </w:tabs>
        <w:spacing w:line="432" w:lineRule="exact"/>
        <w:ind w:hanging="361"/>
        <w:rPr>
          <w:rFonts w:ascii="Symbol" w:hAnsi="Symbol" w:cs="Symbol"/>
        </w:rPr>
      </w:pPr>
      <w:r w:rsidRPr="00521A52">
        <w:t>Активизировать</w:t>
      </w:r>
      <w:r>
        <w:t xml:space="preserve"> </w:t>
      </w:r>
      <w:r w:rsidRPr="00521A52">
        <w:t>познавательные</w:t>
      </w:r>
      <w:r>
        <w:t xml:space="preserve"> </w:t>
      </w:r>
      <w:r w:rsidRPr="00521A52">
        <w:t>интересы,</w:t>
      </w:r>
      <w:r>
        <w:t xml:space="preserve"> с</w:t>
      </w:r>
      <w:r w:rsidRPr="00521A52">
        <w:t>амостоятельность</w:t>
      </w:r>
      <w:r>
        <w:t xml:space="preserve"> </w:t>
      </w:r>
      <w:r w:rsidRPr="00521A52">
        <w:t>мышления.</w:t>
      </w:r>
    </w:p>
    <w:p w:rsidR="00310EA9" w:rsidRPr="00521A52" w:rsidRDefault="00310EA9">
      <w:pPr>
        <w:pStyle w:val="11"/>
        <w:spacing w:before="139" w:line="322" w:lineRule="exact"/>
        <w:ind w:left="2030" w:right="1926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Учебно-тематический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план</w:t>
      </w:r>
    </w:p>
    <w:p w:rsidR="00310EA9" w:rsidRPr="00521A52" w:rsidRDefault="00310EA9">
      <w:pPr>
        <w:ind w:left="2032" w:right="1926"/>
        <w:jc w:val="center"/>
        <w:rPr>
          <w:b/>
          <w:bCs/>
        </w:rPr>
      </w:pPr>
      <w:r w:rsidRPr="00521A52">
        <w:rPr>
          <w:b/>
          <w:bCs/>
        </w:rPr>
        <w:t>1год</w:t>
      </w:r>
      <w:r>
        <w:rPr>
          <w:b/>
          <w:bCs/>
        </w:rPr>
        <w:t xml:space="preserve"> </w:t>
      </w:r>
      <w:r w:rsidRPr="00521A52">
        <w:rPr>
          <w:b/>
          <w:bCs/>
        </w:rPr>
        <w:t>обучения</w:t>
      </w:r>
      <w:r>
        <w:rPr>
          <w:b/>
          <w:bCs/>
        </w:rPr>
        <w:t xml:space="preserve">  у</w:t>
      </w:r>
      <w:r w:rsidRPr="00521A52">
        <w:rPr>
          <w:b/>
          <w:bCs/>
        </w:rPr>
        <w:t>ровень«Стартовый»</w:t>
      </w:r>
    </w:p>
    <w:p w:rsidR="00310EA9" w:rsidRPr="00521A52" w:rsidRDefault="00310EA9">
      <w:pPr>
        <w:pStyle w:val="11"/>
        <w:spacing w:before="2"/>
        <w:ind w:left="333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Задачи:</w:t>
      </w:r>
    </w:p>
    <w:p w:rsidR="00310EA9" w:rsidRPr="00521A52" w:rsidRDefault="00310EA9">
      <w:pPr>
        <w:spacing w:line="319" w:lineRule="exact"/>
        <w:ind w:left="333"/>
        <w:rPr>
          <w:i/>
          <w:iCs/>
        </w:rPr>
      </w:pPr>
      <w:r w:rsidRPr="00521A52">
        <w:rPr>
          <w:i/>
          <w:iCs/>
        </w:rPr>
        <w:t>Обучающие:</w:t>
      </w:r>
    </w:p>
    <w:p w:rsidR="00310EA9" w:rsidRPr="00521A52" w:rsidRDefault="00310EA9">
      <w:pPr>
        <w:pStyle w:val="BodyText"/>
        <w:spacing w:line="322" w:lineRule="exact"/>
        <w:rPr>
          <w:sz w:val="22"/>
          <w:szCs w:val="22"/>
        </w:rPr>
      </w:pPr>
      <w:r w:rsidRPr="00521A52">
        <w:rPr>
          <w:sz w:val="22"/>
          <w:szCs w:val="22"/>
        </w:rPr>
        <w:t>Познакомить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историей зарождения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театрального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искусства.</w:t>
      </w:r>
    </w:p>
    <w:p w:rsidR="00310EA9" w:rsidRPr="00521A52" w:rsidRDefault="00310EA9">
      <w:pPr>
        <w:pStyle w:val="BodyText"/>
        <w:tabs>
          <w:tab w:val="left" w:pos="3366"/>
        </w:tabs>
        <w:ind w:right="458"/>
        <w:rPr>
          <w:sz w:val="22"/>
          <w:szCs w:val="22"/>
        </w:rPr>
      </w:pPr>
      <w:r w:rsidRPr="00521A52">
        <w:rPr>
          <w:sz w:val="22"/>
          <w:szCs w:val="22"/>
        </w:rPr>
        <w:t>Помочь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во</w:t>
      </w:r>
      <w:r>
        <w:rPr>
          <w:sz w:val="22"/>
          <w:szCs w:val="22"/>
        </w:rPr>
        <w:t xml:space="preserve"> владении </w:t>
      </w:r>
      <w:r w:rsidRPr="00521A52">
        <w:rPr>
          <w:sz w:val="22"/>
          <w:szCs w:val="22"/>
        </w:rPr>
        <w:t>теоретическими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знаниями,</w:t>
      </w:r>
      <w:r>
        <w:rPr>
          <w:sz w:val="22"/>
          <w:szCs w:val="22"/>
        </w:rPr>
        <w:t xml:space="preserve"> п</w:t>
      </w:r>
      <w:r w:rsidRPr="00521A52">
        <w:rPr>
          <w:sz w:val="22"/>
          <w:szCs w:val="22"/>
        </w:rPr>
        <w:t>рактическими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умениями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навыками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области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театральной деятельности.</w:t>
      </w:r>
    </w:p>
    <w:p w:rsidR="00310EA9" w:rsidRPr="00521A52" w:rsidRDefault="00310EA9">
      <w:pPr>
        <w:spacing w:line="321" w:lineRule="exact"/>
        <w:ind w:left="403"/>
        <w:rPr>
          <w:i/>
          <w:iCs/>
        </w:rPr>
      </w:pPr>
      <w:r w:rsidRPr="00521A52">
        <w:rPr>
          <w:i/>
          <w:iCs/>
        </w:rPr>
        <w:t>Воспитательные:</w:t>
      </w:r>
    </w:p>
    <w:p w:rsidR="00310EA9" w:rsidRPr="00521A52" w:rsidRDefault="00310EA9">
      <w:pPr>
        <w:pStyle w:val="BodyText"/>
        <w:spacing w:before="2"/>
        <w:rPr>
          <w:sz w:val="22"/>
          <w:szCs w:val="22"/>
        </w:rPr>
      </w:pPr>
      <w:r w:rsidRPr="00521A52">
        <w:rPr>
          <w:sz w:val="22"/>
          <w:szCs w:val="22"/>
        </w:rPr>
        <w:t>Приобщить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духовными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культурным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ценностям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мировой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культуры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искусству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.Воспитать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эстетический вкус.</w:t>
      </w:r>
    </w:p>
    <w:p w:rsidR="00310EA9" w:rsidRPr="00521A52" w:rsidRDefault="00310EA9">
      <w:pPr>
        <w:pStyle w:val="BodyText"/>
        <w:tabs>
          <w:tab w:val="left" w:pos="2311"/>
          <w:tab w:val="left" w:pos="2669"/>
          <w:tab w:val="left" w:pos="4052"/>
          <w:tab w:val="left" w:pos="5879"/>
          <w:tab w:val="left" w:pos="7413"/>
          <w:tab w:val="left" w:pos="7764"/>
          <w:tab w:val="left" w:pos="9719"/>
        </w:tabs>
        <w:ind w:right="228"/>
        <w:rPr>
          <w:sz w:val="22"/>
          <w:szCs w:val="22"/>
        </w:rPr>
      </w:pPr>
      <w:r>
        <w:rPr>
          <w:sz w:val="22"/>
          <w:szCs w:val="22"/>
        </w:rPr>
        <w:t xml:space="preserve">Сформировать у учащихся нравственное </w:t>
      </w:r>
      <w:r w:rsidRPr="00521A52">
        <w:rPr>
          <w:sz w:val="22"/>
          <w:szCs w:val="22"/>
        </w:rPr>
        <w:t>отношен</w:t>
      </w:r>
      <w:r>
        <w:rPr>
          <w:sz w:val="22"/>
          <w:szCs w:val="22"/>
        </w:rPr>
        <w:t xml:space="preserve">ие к окружающему </w:t>
      </w:r>
      <w:r w:rsidRPr="00521A52">
        <w:rPr>
          <w:spacing w:val="-1"/>
          <w:sz w:val="22"/>
          <w:szCs w:val="22"/>
        </w:rPr>
        <w:t>миру,</w:t>
      </w:r>
      <w:r>
        <w:rPr>
          <w:spacing w:val="-1"/>
          <w:sz w:val="22"/>
          <w:szCs w:val="22"/>
        </w:rPr>
        <w:t xml:space="preserve"> </w:t>
      </w:r>
      <w:r w:rsidRPr="00521A52">
        <w:rPr>
          <w:sz w:val="22"/>
          <w:szCs w:val="22"/>
        </w:rPr>
        <w:t>нравственные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качества личности.</w:t>
      </w:r>
    </w:p>
    <w:p w:rsidR="00310EA9" w:rsidRPr="00521A52" w:rsidRDefault="00310EA9">
      <w:pPr>
        <w:pStyle w:val="BodyText"/>
        <w:spacing w:line="321" w:lineRule="exact"/>
        <w:rPr>
          <w:sz w:val="22"/>
          <w:szCs w:val="22"/>
        </w:rPr>
      </w:pPr>
      <w:r w:rsidRPr="00521A52">
        <w:rPr>
          <w:sz w:val="22"/>
          <w:szCs w:val="22"/>
        </w:rPr>
        <w:t>Сформировать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адекватную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оценку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окружающих,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самооценку,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уверенность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себе.</w:t>
      </w:r>
    </w:p>
    <w:p w:rsidR="00310EA9" w:rsidRPr="00521A52" w:rsidRDefault="00310EA9">
      <w:pPr>
        <w:spacing w:line="322" w:lineRule="exact"/>
        <w:ind w:left="333"/>
        <w:rPr>
          <w:i/>
          <w:iCs/>
        </w:rPr>
      </w:pPr>
      <w:r w:rsidRPr="00521A52">
        <w:rPr>
          <w:i/>
          <w:iCs/>
        </w:rPr>
        <w:t>Развивающие:</w:t>
      </w:r>
    </w:p>
    <w:p w:rsidR="00310EA9" w:rsidRPr="00521A52" w:rsidRDefault="00310EA9">
      <w:pPr>
        <w:pStyle w:val="BodyText"/>
        <w:spacing w:line="242" w:lineRule="auto"/>
        <w:rPr>
          <w:sz w:val="22"/>
          <w:szCs w:val="22"/>
        </w:rPr>
      </w:pPr>
      <w:r w:rsidRPr="00521A52">
        <w:rPr>
          <w:sz w:val="22"/>
          <w:szCs w:val="22"/>
        </w:rPr>
        <w:t>Развить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познавательные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процессы: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внимание,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воображение,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память,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образное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логическое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мышление.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Развить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речевые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характеристики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голоса: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правильное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дыхание,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артикуляцию,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силу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голоса; мышечную свободу;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фантазию,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пластику.</w:t>
      </w:r>
    </w:p>
    <w:p w:rsidR="00310EA9" w:rsidRPr="00521A52" w:rsidRDefault="00310EA9">
      <w:pPr>
        <w:pStyle w:val="BodyText"/>
        <w:spacing w:line="321" w:lineRule="exact"/>
        <w:rPr>
          <w:sz w:val="22"/>
          <w:szCs w:val="22"/>
        </w:rPr>
      </w:pPr>
      <w:r w:rsidRPr="00521A52">
        <w:rPr>
          <w:sz w:val="22"/>
          <w:szCs w:val="22"/>
        </w:rPr>
        <w:t>Развить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творческие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организаторские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способности.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Активизировать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познавательные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интересы,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самостоятельность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мышления.</w:t>
      </w: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tbl>
      <w:tblPr>
        <w:tblW w:w="840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4"/>
        <w:gridCol w:w="3074"/>
        <w:gridCol w:w="742"/>
        <w:gridCol w:w="660"/>
        <w:gridCol w:w="660"/>
        <w:gridCol w:w="368"/>
        <w:gridCol w:w="2101"/>
      </w:tblGrid>
      <w:tr w:rsidR="00310EA9" w:rsidRPr="00521A52" w:rsidTr="00812044">
        <w:trPr>
          <w:trHeight w:val="460"/>
        </w:trPr>
        <w:tc>
          <w:tcPr>
            <w:tcW w:w="804" w:type="dxa"/>
          </w:tcPr>
          <w:p w:rsidR="00310EA9" w:rsidRPr="00A747A1" w:rsidRDefault="00310EA9" w:rsidP="00A747A1">
            <w:pPr>
              <w:pStyle w:val="TableParagraph"/>
              <w:spacing w:line="230" w:lineRule="exact"/>
              <w:ind w:left="234" w:right="209" w:firstLine="64"/>
              <w:rPr>
                <w:b/>
                <w:bCs/>
              </w:rPr>
            </w:pPr>
            <w:r w:rsidRPr="00A747A1">
              <w:rPr>
                <w:b/>
                <w:bCs/>
              </w:rPr>
              <w:t>№п.п.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228" w:lineRule="exact"/>
              <w:ind w:left="444"/>
              <w:rPr>
                <w:b/>
                <w:bCs/>
              </w:rPr>
            </w:pPr>
            <w:r w:rsidRPr="00A747A1">
              <w:rPr>
                <w:b/>
                <w:bCs/>
              </w:rPr>
              <w:t>Название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раздела,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темы</w:t>
            </w:r>
          </w:p>
        </w:tc>
        <w:tc>
          <w:tcPr>
            <w:tcW w:w="2430" w:type="dxa"/>
            <w:gridSpan w:val="4"/>
          </w:tcPr>
          <w:p w:rsidR="00310EA9" w:rsidRPr="00A747A1" w:rsidRDefault="00310EA9" w:rsidP="00A747A1">
            <w:pPr>
              <w:pStyle w:val="TableParagraph"/>
              <w:spacing w:line="228" w:lineRule="exact"/>
              <w:ind w:left="1335"/>
              <w:rPr>
                <w:b/>
                <w:bCs/>
              </w:rPr>
            </w:pPr>
            <w:r w:rsidRPr="00A747A1">
              <w:rPr>
                <w:b/>
                <w:bCs/>
              </w:rPr>
              <w:t>Количество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часов</w:t>
            </w:r>
          </w:p>
        </w:tc>
        <w:tc>
          <w:tcPr>
            <w:tcW w:w="2101" w:type="dxa"/>
          </w:tcPr>
          <w:p w:rsidR="00310EA9" w:rsidRPr="00A747A1" w:rsidRDefault="00310EA9" w:rsidP="00A747A1">
            <w:pPr>
              <w:pStyle w:val="TableParagraph"/>
              <w:spacing w:line="230" w:lineRule="exact"/>
              <w:ind w:left="540" w:right="148" w:hanging="361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аттестации </w:t>
            </w:r>
            <w:r w:rsidRPr="00A747A1">
              <w:rPr>
                <w:b/>
                <w:bCs/>
              </w:rPr>
              <w:t>контроля</w:t>
            </w:r>
          </w:p>
        </w:tc>
      </w:tr>
      <w:tr w:rsidR="00310EA9" w:rsidRPr="00521A52" w:rsidTr="00812044">
        <w:trPr>
          <w:trHeight w:val="230"/>
        </w:trPr>
        <w:tc>
          <w:tcPr>
            <w:tcW w:w="8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307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590" w:right="579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всего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285"/>
              <w:rPr>
                <w:b/>
                <w:bCs/>
              </w:rPr>
            </w:pPr>
            <w:r w:rsidRPr="00A747A1">
              <w:rPr>
                <w:b/>
                <w:bCs/>
              </w:rPr>
              <w:t>теория</w:t>
            </w:r>
          </w:p>
        </w:tc>
        <w:tc>
          <w:tcPr>
            <w:tcW w:w="1028" w:type="dxa"/>
            <w:gridSpan w:val="2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273"/>
              <w:rPr>
                <w:b/>
                <w:bCs/>
              </w:rPr>
            </w:pPr>
            <w:r w:rsidRPr="00A747A1">
              <w:rPr>
                <w:b/>
                <w:bCs/>
              </w:rPr>
              <w:t>практика</w:t>
            </w:r>
          </w:p>
        </w:tc>
        <w:tc>
          <w:tcPr>
            <w:tcW w:w="210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 w:rsidTr="00812044">
        <w:trPr>
          <w:trHeight w:val="321"/>
        </w:trPr>
        <w:tc>
          <w:tcPr>
            <w:tcW w:w="8409" w:type="dxa"/>
            <w:gridSpan w:val="7"/>
          </w:tcPr>
          <w:p w:rsidR="00310EA9" w:rsidRPr="00A747A1" w:rsidRDefault="00310EA9" w:rsidP="00D94CD4">
            <w:pPr>
              <w:pStyle w:val="TableParagraph"/>
              <w:tabs>
                <w:tab w:val="left" w:pos="6600"/>
              </w:tabs>
              <w:spacing w:line="301" w:lineRule="exact"/>
              <w:ind w:left="3745" w:right="1809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Первый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год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обучения</w:t>
            </w:r>
          </w:p>
        </w:tc>
      </w:tr>
      <w:tr w:rsidR="00310EA9" w:rsidRPr="00521A52" w:rsidTr="00812044">
        <w:trPr>
          <w:trHeight w:val="551"/>
        </w:trPr>
        <w:tc>
          <w:tcPr>
            <w:tcW w:w="804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1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Вводное занятие.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420"/>
            </w:pPr>
            <w:r w:rsidRPr="00521A52">
              <w:t>Опрос,</w:t>
            </w:r>
            <w:r>
              <w:t xml:space="preserve"> </w:t>
            </w:r>
            <w:r w:rsidRPr="00521A52">
              <w:t>Игра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307"/>
            </w:pPr>
            <w:r w:rsidRPr="00521A52">
              <w:t>«Продолжи...»</w:t>
            </w:r>
          </w:p>
        </w:tc>
      </w:tr>
      <w:tr w:rsidR="00310EA9" w:rsidRPr="00521A52" w:rsidTr="00812044">
        <w:trPr>
          <w:trHeight w:val="645"/>
        </w:trPr>
        <w:tc>
          <w:tcPr>
            <w:tcW w:w="804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22" w:lineRule="exact"/>
              <w:ind w:left="108" w:right="180" w:firstLine="69"/>
              <w:rPr>
                <w:b/>
                <w:bCs/>
              </w:rPr>
            </w:pPr>
            <w:r w:rsidRPr="00A747A1">
              <w:rPr>
                <w:b/>
                <w:bCs/>
              </w:rPr>
              <w:t>Основы театральной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культуры.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12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6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6</w:t>
            </w:r>
          </w:p>
        </w:tc>
        <w:tc>
          <w:tcPr>
            <w:tcW w:w="2469" w:type="dxa"/>
            <w:gridSpan w:val="2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 w:rsidTr="00812044">
        <w:trPr>
          <w:trHeight w:val="1103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2.1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Зарождение</w:t>
            </w:r>
            <w:r>
              <w:t xml:space="preserve"> </w:t>
            </w:r>
            <w:r w:rsidRPr="00521A52">
              <w:t>искусства.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45"/>
            </w:pPr>
            <w:r w:rsidRPr="00521A52">
              <w:t>Театр-экспромт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398" w:right="114" w:hanging="258"/>
            </w:pPr>
            <w:r w:rsidRPr="00521A52">
              <w:t>«Перед охотой на</w:t>
            </w:r>
            <w:r>
              <w:t xml:space="preserve"> </w:t>
            </w:r>
            <w:r w:rsidRPr="00521A52">
              <w:t>динозавра»,</w:t>
            </w:r>
            <w:r>
              <w:t xml:space="preserve"> </w:t>
            </w:r>
            <w:r w:rsidRPr="00521A52">
              <w:t>наблюдение.</w:t>
            </w:r>
          </w:p>
        </w:tc>
      </w:tr>
      <w:tr w:rsidR="00310EA9" w:rsidRPr="00521A52" w:rsidTr="00812044">
        <w:trPr>
          <w:trHeight w:val="1104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2.2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ind w:left="108" w:right="1293"/>
            </w:pPr>
            <w:r w:rsidRPr="00521A52">
              <w:t>Театр как вид</w:t>
            </w:r>
            <w:r>
              <w:t xml:space="preserve"> </w:t>
            </w:r>
            <w:r w:rsidRPr="00521A52">
              <w:t>искусства.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112" w:right="99"/>
              <w:jc w:val="center"/>
            </w:pPr>
            <w:r w:rsidRPr="00521A52">
              <w:t>Кроссворд</w:t>
            </w:r>
            <w:r>
              <w:t xml:space="preserve"> </w:t>
            </w:r>
            <w:r w:rsidRPr="00521A52">
              <w:t>«Виды</w:t>
            </w:r>
            <w:r>
              <w:t xml:space="preserve"> </w:t>
            </w:r>
            <w:r w:rsidRPr="00521A52">
              <w:t>искусства».Игра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487" w:right="474" w:firstLine="1"/>
              <w:jc w:val="center"/>
            </w:pPr>
            <w:r w:rsidRPr="00521A52">
              <w:t>«Соедини</w:t>
            </w:r>
            <w:r>
              <w:t xml:space="preserve"> </w:t>
            </w:r>
            <w:r w:rsidRPr="00A747A1">
              <w:rPr>
                <w:spacing w:val="-1"/>
              </w:rPr>
              <w:t>картинки».</w:t>
            </w:r>
          </w:p>
        </w:tc>
      </w:tr>
      <w:tr w:rsidR="00310EA9" w:rsidRPr="00521A52" w:rsidTr="00D94CD4">
        <w:trPr>
          <w:trHeight w:val="1106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2.3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Театр</w:t>
            </w:r>
            <w:r>
              <w:t xml:space="preserve"> </w:t>
            </w:r>
            <w:r w:rsidRPr="00521A52">
              <w:t>Древней</w:t>
            </w:r>
            <w:r>
              <w:t xml:space="preserve"> </w:t>
            </w:r>
            <w:r w:rsidRPr="00521A52">
              <w:t>Греции.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112" w:right="101"/>
              <w:jc w:val="center"/>
            </w:pPr>
            <w:r w:rsidRPr="00521A52">
              <w:t>Викторина«Театр</w:t>
            </w:r>
            <w:r>
              <w:t xml:space="preserve"> </w:t>
            </w:r>
            <w:r w:rsidRPr="00521A52">
              <w:t>в Древней</w:t>
            </w:r>
            <w:r>
              <w:t xml:space="preserve"> </w:t>
            </w:r>
            <w:r w:rsidRPr="00521A52">
              <w:t>Греции».Тест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97"/>
              <w:jc w:val="center"/>
            </w:pPr>
            <w:r w:rsidRPr="00A747A1">
              <w:rPr>
                <w:spacing w:val="-1"/>
              </w:rPr>
              <w:t xml:space="preserve">«Театр </w:t>
            </w:r>
            <w:r w:rsidRPr="00521A52">
              <w:t>Древней</w:t>
            </w:r>
            <w:r>
              <w:t xml:space="preserve"> </w:t>
            </w:r>
            <w:r w:rsidRPr="00521A52">
              <w:t>Греции».</w:t>
            </w:r>
          </w:p>
        </w:tc>
      </w:tr>
      <w:tr w:rsidR="00310EA9" w:rsidRPr="00521A52" w:rsidTr="00812044">
        <w:trPr>
          <w:trHeight w:val="321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2.4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8"/>
            </w:pPr>
            <w:r w:rsidRPr="00521A52">
              <w:t>Русский</w:t>
            </w:r>
            <w:r>
              <w:t xml:space="preserve"> </w:t>
            </w:r>
            <w:r w:rsidRPr="00521A52">
              <w:t>народный театр.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10"/>
            </w:pPr>
            <w:r w:rsidRPr="00521A52">
              <w:t>1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10"/>
            </w:pPr>
            <w:r w:rsidRPr="00521A52">
              <w:t>1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812044">
            <w:pPr>
              <w:pStyle w:val="TableParagraph"/>
              <w:spacing w:line="268" w:lineRule="exact"/>
            </w:pPr>
            <w:r w:rsidRPr="00521A52">
              <w:t>Инсценировка, викторина</w:t>
            </w:r>
          </w:p>
          <w:p w:rsidR="00310EA9" w:rsidRPr="00521A52" w:rsidRDefault="00310EA9" w:rsidP="00812044">
            <w:pPr>
              <w:pStyle w:val="TableParagraph"/>
              <w:spacing w:line="267" w:lineRule="exact"/>
              <w:ind w:left="283"/>
            </w:pPr>
            <w:r w:rsidRPr="00521A52">
              <w:t>«Русский</w:t>
            </w:r>
            <w:r>
              <w:t xml:space="preserve"> </w:t>
            </w:r>
            <w:r w:rsidRPr="00A747A1">
              <w:rPr>
                <w:spacing w:val="-1"/>
              </w:rPr>
              <w:t>народный</w:t>
            </w:r>
            <w:r>
              <w:rPr>
                <w:spacing w:val="-1"/>
              </w:rPr>
              <w:t xml:space="preserve"> </w:t>
            </w:r>
            <w:r w:rsidRPr="00521A52">
              <w:t>театр».</w:t>
            </w:r>
          </w:p>
        </w:tc>
      </w:tr>
      <w:tr w:rsidR="00310EA9" w:rsidRPr="00521A52" w:rsidTr="00D94CD4">
        <w:trPr>
          <w:trHeight w:val="525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2.5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Театр</w:t>
            </w:r>
            <w:r>
              <w:t xml:space="preserve"> </w:t>
            </w:r>
            <w:r w:rsidRPr="00521A52">
              <w:t>и</w:t>
            </w:r>
            <w:r>
              <w:t xml:space="preserve"> </w:t>
            </w:r>
            <w:r w:rsidRPr="00521A52">
              <w:t>зритель.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 w:right="101"/>
              <w:jc w:val="center"/>
            </w:pPr>
            <w:r w:rsidRPr="00521A52">
              <w:t>Викторина(тест)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262" w:right="248"/>
              <w:jc w:val="center"/>
            </w:pPr>
            <w:r w:rsidRPr="00521A52">
              <w:t>«Этикет</w:t>
            </w:r>
            <w:r>
              <w:t xml:space="preserve"> </w:t>
            </w:r>
            <w:r w:rsidRPr="00521A52">
              <w:t>в</w:t>
            </w:r>
            <w:r>
              <w:t xml:space="preserve"> </w:t>
            </w:r>
            <w:r w:rsidRPr="00521A52">
              <w:t>театре».</w:t>
            </w:r>
          </w:p>
        </w:tc>
      </w:tr>
      <w:tr w:rsidR="00310EA9" w:rsidRPr="00521A52" w:rsidTr="00D94CD4">
        <w:trPr>
          <w:trHeight w:val="1303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2.6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Театральное</w:t>
            </w:r>
            <w:r>
              <w:t xml:space="preserve"> </w:t>
            </w:r>
            <w:r w:rsidRPr="00521A52">
              <w:t>закулисье.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485" w:right="470" w:hanging="1"/>
              <w:jc w:val="center"/>
            </w:pPr>
            <w:r w:rsidRPr="00521A52">
              <w:t>Загадки,</w:t>
            </w:r>
            <w:r>
              <w:t xml:space="preserve"> </w:t>
            </w:r>
            <w:r w:rsidRPr="00A747A1">
              <w:rPr>
                <w:spacing w:val="-1"/>
              </w:rPr>
              <w:t>творческое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262" w:right="250"/>
              <w:jc w:val="center"/>
            </w:pPr>
            <w:r w:rsidRPr="00521A52">
              <w:t>задание«Эскиз</w:t>
            </w:r>
            <w:r>
              <w:t xml:space="preserve"> </w:t>
            </w:r>
            <w:r w:rsidRPr="00521A52">
              <w:t>костюма</w:t>
            </w:r>
            <w:r>
              <w:t xml:space="preserve"> </w:t>
            </w:r>
            <w:r w:rsidRPr="00521A52">
              <w:t>сказочного</w:t>
            </w:r>
            <w:r>
              <w:t xml:space="preserve"> </w:t>
            </w:r>
            <w:r w:rsidRPr="00521A52">
              <w:t>героя».</w:t>
            </w:r>
          </w:p>
        </w:tc>
      </w:tr>
      <w:tr w:rsidR="00310EA9" w:rsidRPr="00521A52" w:rsidTr="00812044">
        <w:trPr>
          <w:trHeight w:val="645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Техника и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культура</w:t>
            </w:r>
          </w:p>
          <w:p w:rsidR="00310EA9" w:rsidRPr="00A747A1" w:rsidRDefault="00310EA9" w:rsidP="00A747A1">
            <w:pPr>
              <w:pStyle w:val="TableParagraph"/>
              <w:spacing w:before="2" w:line="304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речи.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32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4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28</w:t>
            </w:r>
          </w:p>
        </w:tc>
        <w:tc>
          <w:tcPr>
            <w:tcW w:w="2469" w:type="dxa"/>
            <w:gridSpan w:val="2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 w:rsidTr="00812044">
        <w:trPr>
          <w:trHeight w:val="1380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3.1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Речевой</w:t>
            </w:r>
            <w:r>
              <w:t xml:space="preserve"> </w:t>
            </w:r>
            <w:r w:rsidRPr="00521A52">
              <w:t>тренинг.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20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812044">
            <w:pPr>
              <w:pStyle w:val="TableParagraph"/>
              <w:ind w:left="401" w:right="385" w:hanging="1"/>
            </w:pPr>
            <w:r w:rsidRPr="00521A52">
              <w:t>Речевые</w:t>
            </w:r>
            <w:r>
              <w:t xml:space="preserve"> </w:t>
            </w:r>
            <w:r w:rsidRPr="00A747A1">
              <w:rPr>
                <w:spacing w:val="-1"/>
              </w:rPr>
              <w:t>упражнения,</w:t>
            </w:r>
            <w:r>
              <w:rPr>
                <w:spacing w:val="-1"/>
              </w:rPr>
              <w:t xml:space="preserve"> </w:t>
            </w:r>
            <w:r w:rsidRPr="00521A52">
              <w:t>чтение</w:t>
            </w:r>
          </w:p>
          <w:p w:rsidR="00310EA9" w:rsidRPr="00521A52" w:rsidRDefault="00310EA9" w:rsidP="00812044">
            <w:pPr>
              <w:pStyle w:val="TableParagraph"/>
              <w:spacing w:line="270" w:lineRule="atLeast"/>
              <w:ind w:left="112" w:right="99"/>
            </w:pPr>
            <w:r w:rsidRPr="00521A52">
              <w:t>стихотворений,</w:t>
            </w:r>
            <w:r>
              <w:t xml:space="preserve"> </w:t>
            </w:r>
            <w:r w:rsidRPr="00521A52">
              <w:t>скороговорок.</w:t>
            </w:r>
          </w:p>
        </w:tc>
      </w:tr>
      <w:tr w:rsidR="00310EA9" w:rsidRPr="00521A52" w:rsidTr="00D94CD4">
        <w:trPr>
          <w:trHeight w:val="1014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3.2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ind w:left="108" w:right="903"/>
            </w:pPr>
            <w:r w:rsidRPr="00521A52">
              <w:t>Работа над</w:t>
            </w:r>
            <w:r>
              <w:t xml:space="preserve"> </w:t>
            </w:r>
            <w:r w:rsidRPr="00521A52">
              <w:t>литературно-художественным</w:t>
            </w:r>
          </w:p>
          <w:p w:rsidR="00310EA9" w:rsidRPr="00521A52" w:rsidRDefault="00310EA9" w:rsidP="00A747A1">
            <w:pPr>
              <w:pStyle w:val="TableParagraph"/>
              <w:spacing w:line="310" w:lineRule="exact"/>
              <w:ind w:left="108"/>
            </w:pPr>
            <w:r w:rsidRPr="00521A52">
              <w:t>произведением.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10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8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233" w:right="213" w:firstLine="141"/>
            </w:pPr>
            <w:r w:rsidRPr="00521A52">
              <w:t>Наблюдение,</w:t>
            </w:r>
            <w:r>
              <w:t xml:space="preserve"> </w:t>
            </w:r>
            <w:r w:rsidRPr="00A747A1">
              <w:rPr>
                <w:spacing w:val="-1"/>
              </w:rPr>
              <w:t>конкурс</w:t>
            </w:r>
            <w:r>
              <w:rPr>
                <w:spacing w:val="-1"/>
              </w:rPr>
              <w:t xml:space="preserve"> </w:t>
            </w:r>
            <w:r w:rsidRPr="00521A52">
              <w:t>чтецов.</w:t>
            </w:r>
          </w:p>
        </w:tc>
      </w:tr>
      <w:tr w:rsidR="00310EA9" w:rsidRPr="00521A52" w:rsidTr="00812044">
        <w:trPr>
          <w:trHeight w:val="321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4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Ритмопластика.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24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22</w:t>
            </w:r>
          </w:p>
        </w:tc>
        <w:tc>
          <w:tcPr>
            <w:tcW w:w="2469" w:type="dxa"/>
            <w:gridSpan w:val="2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 w:rsidTr="00812044">
        <w:trPr>
          <w:trHeight w:val="551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4.1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Пластический</w:t>
            </w:r>
            <w:r>
              <w:t xml:space="preserve"> </w:t>
            </w:r>
            <w:r w:rsidRPr="00521A52">
              <w:t>тренинг.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12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10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362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401"/>
            </w:pPr>
            <w:r w:rsidRPr="00521A52">
              <w:t>упражнения.</w:t>
            </w:r>
          </w:p>
        </w:tc>
      </w:tr>
      <w:tr w:rsidR="00310EA9" w:rsidRPr="00521A52" w:rsidTr="00812044">
        <w:trPr>
          <w:trHeight w:val="1103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4.2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ind w:left="108" w:right="520"/>
            </w:pPr>
            <w:r w:rsidRPr="00521A52">
              <w:t>Пластический образ</w:t>
            </w:r>
            <w:r>
              <w:t xml:space="preserve"> </w:t>
            </w:r>
            <w:r w:rsidRPr="00521A52">
              <w:t>персонажа.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12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362" w:right="346"/>
              <w:jc w:val="center"/>
            </w:pPr>
            <w:r w:rsidRPr="00521A52">
              <w:t>Творческие</w:t>
            </w:r>
            <w:r>
              <w:t xml:space="preserve"> </w:t>
            </w:r>
            <w:r w:rsidRPr="00521A52">
              <w:t>задания-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283" w:right="266" w:hanging="2"/>
              <w:jc w:val="center"/>
            </w:pPr>
            <w:r w:rsidRPr="00521A52">
              <w:t>Пластически</w:t>
            </w:r>
            <w:r>
              <w:t xml:space="preserve">е </w:t>
            </w:r>
            <w:r w:rsidRPr="00521A52">
              <w:t>импровизации.</w:t>
            </w:r>
          </w:p>
        </w:tc>
      </w:tr>
      <w:tr w:rsidR="00310EA9" w:rsidRPr="00521A52" w:rsidTr="00812044">
        <w:trPr>
          <w:trHeight w:val="645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Актерское</w:t>
            </w:r>
          </w:p>
          <w:p w:rsidR="00310EA9" w:rsidRPr="00A747A1" w:rsidRDefault="00310EA9" w:rsidP="00A747A1">
            <w:pPr>
              <w:pStyle w:val="TableParagraph"/>
              <w:spacing w:before="2" w:line="304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мастерство.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38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4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34</w:t>
            </w:r>
          </w:p>
        </w:tc>
        <w:tc>
          <w:tcPr>
            <w:tcW w:w="2469" w:type="dxa"/>
            <w:gridSpan w:val="2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 w:rsidTr="00812044">
        <w:trPr>
          <w:trHeight w:val="1103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5.1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ind w:left="108" w:right="89"/>
            </w:pPr>
            <w:r w:rsidRPr="00521A52">
              <w:t>Организация внимания,</w:t>
            </w:r>
            <w:r>
              <w:t xml:space="preserve"> </w:t>
            </w:r>
            <w:r w:rsidRPr="00521A52">
              <w:t>воображения,</w:t>
            </w:r>
            <w:r>
              <w:t xml:space="preserve"> </w:t>
            </w:r>
            <w:r w:rsidRPr="00521A52">
              <w:t>памяти.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10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8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384" w:right="360" w:hanging="10"/>
              <w:jc w:val="both"/>
            </w:pPr>
            <w:r w:rsidRPr="00521A52">
              <w:t>Наблюдение,</w:t>
            </w:r>
            <w:r>
              <w:t xml:space="preserve"> </w:t>
            </w:r>
            <w:r w:rsidRPr="00521A52">
              <w:t>контрольные</w:t>
            </w:r>
            <w:r>
              <w:t xml:space="preserve"> </w:t>
            </w:r>
            <w:r w:rsidRPr="00521A52">
              <w:t>упражнения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562"/>
            </w:pPr>
            <w:r w:rsidRPr="00521A52">
              <w:t>тренинга.</w:t>
            </w:r>
          </w:p>
        </w:tc>
      </w:tr>
      <w:tr w:rsidR="00310EA9" w:rsidRPr="00521A52" w:rsidTr="00812044">
        <w:trPr>
          <w:trHeight w:val="551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5.2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Сценическое</w:t>
            </w:r>
            <w:r>
              <w:t xml:space="preserve"> </w:t>
            </w:r>
            <w:r w:rsidRPr="00521A52">
              <w:t>действие.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12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10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 w:right="98"/>
              <w:jc w:val="center"/>
            </w:pPr>
            <w:r w:rsidRPr="00521A52">
              <w:t>Этюд,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 w:right="99"/>
              <w:jc w:val="center"/>
            </w:pPr>
            <w:r w:rsidRPr="00521A52">
              <w:t>миниатюра.</w:t>
            </w:r>
          </w:p>
        </w:tc>
      </w:tr>
      <w:tr w:rsidR="00310EA9" w:rsidRPr="00521A52" w:rsidTr="00812044">
        <w:trPr>
          <w:trHeight w:val="1380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5.3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Творческая</w:t>
            </w:r>
            <w:r>
              <w:t xml:space="preserve"> </w:t>
            </w:r>
            <w:r w:rsidRPr="00521A52">
              <w:t>мастерская.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16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16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143" w:right="128" w:hanging="1"/>
              <w:jc w:val="center"/>
            </w:pPr>
            <w:r w:rsidRPr="00521A52">
              <w:t>Сценическое</w:t>
            </w:r>
            <w:r>
              <w:t xml:space="preserve"> </w:t>
            </w:r>
            <w:r w:rsidRPr="00521A52">
              <w:t>выступление,</w:t>
            </w:r>
            <w:r>
              <w:t xml:space="preserve"> </w:t>
            </w:r>
            <w:r w:rsidRPr="00521A52">
              <w:t>театрализованное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96"/>
              <w:jc w:val="center"/>
            </w:pPr>
            <w:r w:rsidRPr="00A747A1">
              <w:rPr>
                <w:spacing w:val="-1"/>
              </w:rPr>
              <w:t>представление,</w:t>
            </w:r>
            <w:r>
              <w:rPr>
                <w:spacing w:val="-1"/>
              </w:rPr>
              <w:t xml:space="preserve"> </w:t>
            </w:r>
            <w:r w:rsidRPr="00521A52">
              <w:t>концерт.</w:t>
            </w:r>
          </w:p>
        </w:tc>
      </w:tr>
      <w:tr w:rsidR="00310EA9" w:rsidRPr="00521A52" w:rsidTr="00812044">
        <w:trPr>
          <w:trHeight w:val="645"/>
        </w:trPr>
        <w:tc>
          <w:tcPr>
            <w:tcW w:w="804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6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22" w:lineRule="exact"/>
              <w:ind w:left="108" w:right="410"/>
              <w:rPr>
                <w:b/>
                <w:bCs/>
              </w:rPr>
            </w:pPr>
            <w:r w:rsidRPr="00A747A1">
              <w:rPr>
                <w:b/>
                <w:bCs/>
              </w:rPr>
              <w:t>Работа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над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пьесой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и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спектаклем.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26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24</w:t>
            </w:r>
          </w:p>
        </w:tc>
        <w:tc>
          <w:tcPr>
            <w:tcW w:w="2469" w:type="dxa"/>
            <w:gridSpan w:val="2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 w:rsidTr="00D94CD4">
        <w:trPr>
          <w:trHeight w:val="348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6.1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Выбор</w:t>
            </w:r>
            <w:r>
              <w:t xml:space="preserve"> </w:t>
            </w:r>
            <w:r w:rsidRPr="00521A52">
              <w:t>пьесы.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 w:right="98"/>
              <w:jc w:val="center"/>
            </w:pPr>
            <w:r w:rsidRPr="00521A52">
              <w:t>Опрос.</w:t>
            </w:r>
          </w:p>
        </w:tc>
      </w:tr>
      <w:tr w:rsidR="00310EA9" w:rsidRPr="00521A52" w:rsidTr="00812044">
        <w:trPr>
          <w:trHeight w:val="642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6.2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tabs>
                <w:tab w:val="left" w:pos="1468"/>
              </w:tabs>
              <w:spacing w:line="315" w:lineRule="exact"/>
              <w:ind w:left="108"/>
            </w:pPr>
            <w:r w:rsidRPr="00521A52">
              <w:t>Тема,</w:t>
            </w:r>
            <w:r w:rsidRPr="00521A52">
              <w:tab/>
              <w:t>сверхзадача,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8"/>
            </w:pPr>
            <w:r w:rsidRPr="00521A52">
              <w:t>Событийный</w:t>
            </w:r>
            <w:r>
              <w:t xml:space="preserve"> </w:t>
            </w:r>
            <w:r w:rsidRPr="00521A52">
              <w:t>ряд.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624" w:right="439" w:hanging="159"/>
            </w:pPr>
            <w:r w:rsidRPr="00A747A1">
              <w:rPr>
                <w:spacing w:val="-1"/>
              </w:rPr>
              <w:t>Творческое</w:t>
            </w:r>
            <w:r>
              <w:rPr>
                <w:spacing w:val="-1"/>
              </w:rPr>
              <w:t xml:space="preserve"> </w:t>
            </w:r>
            <w:r w:rsidRPr="00521A52">
              <w:t>задание.</w:t>
            </w:r>
          </w:p>
        </w:tc>
      </w:tr>
      <w:tr w:rsidR="00310EA9" w:rsidRPr="00521A52" w:rsidTr="00812044">
        <w:trPr>
          <w:trHeight w:val="323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7"/>
            </w:pPr>
            <w:r w:rsidRPr="00521A52">
              <w:t>6.3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tabs>
                <w:tab w:val="left" w:pos="1473"/>
                <w:tab w:val="left" w:pos="2677"/>
              </w:tabs>
              <w:spacing w:line="304" w:lineRule="exact"/>
              <w:ind w:left="108"/>
            </w:pPr>
            <w:r w:rsidRPr="00521A52">
              <w:t>Анализ</w:t>
            </w:r>
            <w:r w:rsidRPr="00521A52">
              <w:tab/>
              <w:t>пьесы</w:t>
            </w:r>
            <w:r w:rsidRPr="00521A52">
              <w:tab/>
              <w:t>по событиям.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10"/>
            </w:pPr>
            <w:r w:rsidRPr="00521A52"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 w:right="98"/>
              <w:jc w:val="center"/>
            </w:pPr>
            <w:r w:rsidRPr="00521A52">
              <w:t>Опрос.</w:t>
            </w:r>
          </w:p>
        </w:tc>
      </w:tr>
      <w:tr w:rsidR="00310EA9" w:rsidRPr="00521A52" w:rsidTr="00812044">
        <w:trPr>
          <w:trHeight w:val="645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6.4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Работа</w:t>
            </w:r>
            <w:r>
              <w:t xml:space="preserve"> </w:t>
            </w:r>
            <w:r w:rsidRPr="00521A52">
              <w:t>над</w:t>
            </w:r>
            <w:r>
              <w:t xml:space="preserve"> </w:t>
            </w:r>
            <w:r w:rsidRPr="00521A52">
              <w:t>отдельными</w:t>
            </w:r>
          </w:p>
          <w:p w:rsidR="00310EA9" w:rsidRPr="00521A52" w:rsidRDefault="00310EA9" w:rsidP="00A747A1">
            <w:pPr>
              <w:pStyle w:val="TableParagraph"/>
              <w:spacing w:line="311" w:lineRule="exact"/>
              <w:ind w:left="108"/>
            </w:pPr>
            <w:r w:rsidRPr="00521A52">
              <w:t>эпизодами.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4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4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170" w:right="146" w:firstLine="281"/>
            </w:pPr>
            <w:r w:rsidRPr="00521A52">
              <w:t>Отрывки из</w:t>
            </w:r>
            <w:r>
              <w:t xml:space="preserve"> </w:t>
            </w:r>
            <w:r w:rsidRPr="00521A52">
              <w:t>спектакля,</w:t>
            </w:r>
            <w:r>
              <w:t xml:space="preserve"> </w:t>
            </w:r>
            <w:r w:rsidRPr="00521A52">
              <w:t>показ.</w:t>
            </w:r>
          </w:p>
        </w:tc>
      </w:tr>
      <w:tr w:rsidR="00310EA9" w:rsidRPr="00521A52" w:rsidTr="00812044">
        <w:trPr>
          <w:trHeight w:val="827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6.5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ind w:left="108"/>
            </w:pPr>
            <w:r w:rsidRPr="00521A52">
              <w:t>Выразительность</w:t>
            </w:r>
            <w:r>
              <w:t xml:space="preserve"> </w:t>
            </w:r>
            <w:r w:rsidRPr="00521A52">
              <w:t>речи</w:t>
            </w:r>
            <w:r>
              <w:t xml:space="preserve">, </w:t>
            </w:r>
            <w:r w:rsidRPr="00521A52">
              <w:t>мимики, жестов.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4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4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112" w:right="95"/>
              <w:jc w:val="center"/>
            </w:pPr>
            <w:r w:rsidRPr="00A747A1">
              <w:rPr>
                <w:spacing w:val="-1"/>
              </w:rPr>
              <w:t>Педагогическое</w:t>
            </w:r>
            <w:r>
              <w:rPr>
                <w:spacing w:val="-1"/>
              </w:rPr>
              <w:t xml:space="preserve"> </w:t>
            </w:r>
            <w:r w:rsidRPr="00521A52">
              <w:t>наблюдение,</w:t>
            </w:r>
            <w:r>
              <w:t xml:space="preserve"> 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 w:right="98"/>
              <w:jc w:val="center"/>
            </w:pPr>
            <w:r w:rsidRPr="00521A52">
              <w:t>анализ.</w:t>
            </w:r>
          </w:p>
        </w:tc>
      </w:tr>
      <w:tr w:rsidR="00310EA9" w:rsidRPr="00521A52" w:rsidTr="00812044">
        <w:trPr>
          <w:trHeight w:val="642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6.6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Изготовление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8"/>
            </w:pPr>
            <w:r w:rsidRPr="00521A52">
              <w:t>реквизита,</w:t>
            </w:r>
            <w:r>
              <w:t xml:space="preserve"> </w:t>
            </w:r>
            <w:r w:rsidRPr="00521A52">
              <w:t>декораций.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4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4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624" w:right="439" w:hanging="159"/>
            </w:pPr>
            <w:r w:rsidRPr="00A747A1">
              <w:rPr>
                <w:spacing w:val="-1"/>
              </w:rPr>
              <w:t>Творческое</w:t>
            </w:r>
            <w:r>
              <w:rPr>
                <w:spacing w:val="-1"/>
              </w:rPr>
              <w:t xml:space="preserve"> </w:t>
            </w:r>
            <w:r w:rsidRPr="00521A52">
              <w:t>задание.</w:t>
            </w:r>
          </w:p>
        </w:tc>
      </w:tr>
      <w:tr w:rsidR="00310EA9" w:rsidRPr="00521A52" w:rsidTr="00812044">
        <w:trPr>
          <w:trHeight w:val="839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6.7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tabs>
                <w:tab w:val="left" w:pos="2814"/>
              </w:tabs>
              <w:spacing w:line="242" w:lineRule="auto"/>
              <w:ind w:left="108" w:right="97"/>
            </w:pPr>
            <w:r>
              <w:t xml:space="preserve">Прогонные и </w:t>
            </w:r>
            <w:r w:rsidRPr="00521A52">
              <w:t>генеральные</w:t>
            </w:r>
          </w:p>
          <w:p w:rsidR="00310EA9" w:rsidRPr="00521A52" w:rsidRDefault="00310EA9" w:rsidP="00A747A1">
            <w:pPr>
              <w:pStyle w:val="TableParagraph"/>
              <w:spacing w:line="317" w:lineRule="exact"/>
              <w:ind w:left="108"/>
            </w:pPr>
            <w:r w:rsidRPr="00521A52">
              <w:t>репетиции.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6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6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262" w:right="246"/>
              <w:jc w:val="center"/>
            </w:pPr>
            <w:r w:rsidRPr="00521A52">
              <w:t>Прогон</w:t>
            </w:r>
            <w:r>
              <w:t xml:space="preserve"> </w:t>
            </w:r>
            <w:r w:rsidRPr="00A747A1">
              <w:rPr>
                <w:spacing w:val="-1"/>
              </w:rPr>
              <w:t>спектакля,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98"/>
              <w:jc w:val="center"/>
            </w:pPr>
            <w:r w:rsidRPr="00A747A1">
              <w:rPr>
                <w:spacing w:val="-1"/>
              </w:rPr>
              <w:t>Педагогическое</w:t>
            </w:r>
            <w:r>
              <w:rPr>
                <w:spacing w:val="-1"/>
              </w:rPr>
              <w:t xml:space="preserve"> </w:t>
            </w:r>
            <w:r w:rsidRPr="00521A52">
              <w:t>наблюдение,</w:t>
            </w:r>
            <w:r>
              <w:t xml:space="preserve"> </w:t>
            </w:r>
            <w:r w:rsidRPr="00521A52">
              <w:t>анализ.</w:t>
            </w:r>
          </w:p>
        </w:tc>
      </w:tr>
      <w:tr w:rsidR="00310EA9" w:rsidRPr="00521A52" w:rsidTr="00812044">
        <w:trPr>
          <w:trHeight w:val="323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03" w:lineRule="exact"/>
              <w:ind w:left="107"/>
            </w:pPr>
            <w:r w:rsidRPr="00521A52">
              <w:t>6.8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03" w:lineRule="exact"/>
              <w:ind w:left="108"/>
            </w:pPr>
            <w:r w:rsidRPr="00521A52">
              <w:t>Показ</w:t>
            </w:r>
            <w:r>
              <w:t xml:space="preserve"> </w:t>
            </w:r>
            <w:r w:rsidRPr="00521A52">
              <w:t>спектакля.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03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03" w:lineRule="exact"/>
              <w:ind w:left="110"/>
            </w:pPr>
            <w:r w:rsidRPr="00521A52"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208"/>
            </w:pPr>
            <w:r w:rsidRPr="00521A52">
              <w:t>Показ</w:t>
            </w:r>
            <w:r>
              <w:t xml:space="preserve"> </w:t>
            </w:r>
            <w:r w:rsidRPr="00521A52">
              <w:t>спектакля</w:t>
            </w:r>
          </w:p>
        </w:tc>
      </w:tr>
      <w:tr w:rsidR="00310EA9" w:rsidRPr="00521A52" w:rsidTr="00812044">
        <w:trPr>
          <w:trHeight w:val="550"/>
        </w:trPr>
        <w:tc>
          <w:tcPr>
            <w:tcW w:w="804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7.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Итоговое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занятие.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624" w:right="425" w:hanging="164"/>
            </w:pPr>
            <w:r w:rsidRPr="00521A52">
              <w:t>Творческие</w:t>
            </w:r>
            <w:r>
              <w:t xml:space="preserve"> </w:t>
            </w:r>
            <w:r w:rsidRPr="00521A52">
              <w:t>задания.</w:t>
            </w:r>
          </w:p>
        </w:tc>
      </w:tr>
      <w:tr w:rsidR="00310EA9" w:rsidRPr="00521A52" w:rsidTr="00812044">
        <w:trPr>
          <w:trHeight w:val="321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8.</w:t>
            </w: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Умные</w:t>
            </w:r>
            <w:r>
              <w:rPr>
                <w:b/>
                <w:bCs/>
              </w:rPr>
              <w:t xml:space="preserve"> </w:t>
            </w:r>
            <w:r w:rsidRPr="00A747A1">
              <w:rPr>
                <w:b/>
                <w:bCs/>
              </w:rPr>
              <w:t>каникулы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8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8</w:t>
            </w:r>
          </w:p>
        </w:tc>
        <w:tc>
          <w:tcPr>
            <w:tcW w:w="2469" w:type="dxa"/>
            <w:gridSpan w:val="2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 w:rsidTr="00812044">
        <w:trPr>
          <w:trHeight w:val="1655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8.1.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ind w:left="108" w:right="780"/>
            </w:pPr>
            <w:r w:rsidRPr="00521A52">
              <w:t>Театрализованная</w:t>
            </w:r>
            <w:r>
              <w:t xml:space="preserve"> 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ind w:left="108"/>
            </w:pPr>
            <w:r w:rsidRPr="00521A52">
              <w:t>«Светофорчик».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812044">
            <w:pPr>
              <w:pStyle w:val="TableParagraph"/>
              <w:ind w:left="110" w:right="217" w:hanging="13"/>
            </w:pPr>
            <w:r w:rsidRPr="00521A52">
              <w:t>Организация и</w:t>
            </w:r>
            <w:r>
              <w:t xml:space="preserve"> </w:t>
            </w:r>
            <w:r w:rsidRPr="00521A52">
              <w:t>проведение</w:t>
            </w:r>
            <w:r>
              <w:t xml:space="preserve"> </w:t>
            </w:r>
            <w:r w:rsidRPr="00521A52">
              <w:t>мероприятия по</w:t>
            </w:r>
            <w:r>
              <w:t xml:space="preserve"> </w:t>
            </w:r>
            <w:r w:rsidRPr="00521A52">
              <w:t>правилам</w:t>
            </w:r>
          </w:p>
          <w:p w:rsidR="00310EA9" w:rsidRPr="00521A52" w:rsidRDefault="00310EA9" w:rsidP="00D94CD4">
            <w:pPr>
              <w:pStyle w:val="TableParagraph"/>
              <w:spacing w:line="270" w:lineRule="atLeast"/>
              <w:ind w:left="110" w:right="477" w:hanging="13"/>
            </w:pPr>
            <w:r w:rsidRPr="00521A52">
              <w:t>Дорожного</w:t>
            </w:r>
            <w:r>
              <w:t xml:space="preserve"> </w:t>
            </w:r>
            <w:r w:rsidRPr="00521A52">
              <w:t>движения.</w:t>
            </w:r>
          </w:p>
        </w:tc>
      </w:tr>
      <w:tr w:rsidR="00310EA9" w:rsidRPr="00521A52" w:rsidTr="00812044">
        <w:trPr>
          <w:trHeight w:val="1380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8.2.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Театрализова</w:t>
            </w:r>
            <w:r>
              <w:t>нна</w:t>
            </w:r>
            <w:r w:rsidRPr="00521A52">
              <w:t>я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933"/>
              </w:tabs>
              <w:spacing w:before="2"/>
              <w:ind w:left="108" w:right="97"/>
            </w:pPr>
            <w:r>
              <w:t xml:space="preserve">программа </w:t>
            </w:r>
            <w:r w:rsidRPr="00A747A1">
              <w:rPr>
                <w:spacing w:val="-1"/>
              </w:rPr>
              <w:t>«Киндер</w:t>
            </w:r>
            <w:r>
              <w:rPr>
                <w:spacing w:val="-1"/>
              </w:rPr>
              <w:t xml:space="preserve"> </w:t>
            </w:r>
            <w:r w:rsidRPr="00521A52">
              <w:t>сюрприз».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10"/>
            </w:pPr>
            <w:r w:rsidRPr="00521A52"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168" w:right="152" w:hanging="1"/>
              <w:jc w:val="center"/>
            </w:pPr>
            <w:r w:rsidRPr="00521A52">
              <w:t>Организация и</w:t>
            </w:r>
            <w:r>
              <w:t xml:space="preserve"> </w:t>
            </w:r>
            <w:r w:rsidRPr="00521A52">
              <w:t>проведения</w:t>
            </w:r>
            <w:r>
              <w:t xml:space="preserve"> </w:t>
            </w:r>
            <w:r w:rsidRPr="00521A52">
              <w:t>мероприятия том</w:t>
            </w:r>
            <w:r>
              <w:t xml:space="preserve">у </w:t>
            </w:r>
            <w:r w:rsidRPr="00521A52">
              <w:t>чему</w:t>
            </w:r>
            <w:r>
              <w:t xml:space="preserve"> </w:t>
            </w:r>
            <w:r w:rsidRPr="00521A52">
              <w:t>учат в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 w:right="98"/>
              <w:jc w:val="center"/>
            </w:pPr>
            <w:r w:rsidRPr="00521A52">
              <w:t>школе.</w:t>
            </w:r>
          </w:p>
        </w:tc>
      </w:tr>
      <w:tr w:rsidR="00310EA9" w:rsidRPr="00521A52" w:rsidTr="00D94CD4">
        <w:trPr>
          <w:trHeight w:val="1101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7"/>
            </w:pPr>
            <w:r w:rsidRPr="00521A52">
              <w:t>8.3.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ind w:left="108" w:right="780"/>
            </w:pPr>
            <w:r w:rsidRPr="00521A52">
              <w:t>Театрализованная</w:t>
            </w:r>
            <w:r>
              <w:t xml:space="preserve"> 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321" w:lineRule="exact"/>
              <w:ind w:left="108"/>
            </w:pPr>
            <w:r w:rsidRPr="00521A52">
              <w:t>«Каникуляндия»..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10"/>
            </w:pPr>
            <w:r w:rsidRPr="00521A52"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112" w:right="98"/>
              <w:jc w:val="center"/>
            </w:pPr>
            <w:r w:rsidRPr="00521A52">
              <w:t>Организация и</w:t>
            </w:r>
            <w:r>
              <w:t xml:space="preserve"> </w:t>
            </w:r>
            <w:r w:rsidRPr="00521A52">
              <w:t>проведение</w:t>
            </w:r>
            <w:r>
              <w:t xml:space="preserve"> </w:t>
            </w:r>
            <w:r w:rsidRPr="00521A52">
              <w:t>программы с</w:t>
            </w:r>
            <w:r>
              <w:t xml:space="preserve"> </w:t>
            </w:r>
            <w:r w:rsidRPr="00521A52">
              <w:t>играми</w:t>
            </w:r>
            <w:r>
              <w:t xml:space="preserve"> </w:t>
            </w:r>
            <w:r w:rsidRPr="00521A52">
              <w:t>и</w:t>
            </w:r>
          </w:p>
          <w:p w:rsidR="00310EA9" w:rsidRPr="00521A52" w:rsidRDefault="00310EA9" w:rsidP="00A747A1">
            <w:pPr>
              <w:pStyle w:val="TableParagraph"/>
              <w:spacing w:line="262" w:lineRule="exact"/>
              <w:ind w:left="111" w:right="101"/>
              <w:jc w:val="center"/>
            </w:pPr>
            <w:r w:rsidRPr="00521A52">
              <w:t>конкурсами</w:t>
            </w:r>
          </w:p>
        </w:tc>
      </w:tr>
      <w:tr w:rsidR="00310EA9" w:rsidRPr="00521A52" w:rsidTr="00D94CD4">
        <w:trPr>
          <w:trHeight w:val="1075"/>
        </w:trPr>
        <w:tc>
          <w:tcPr>
            <w:tcW w:w="804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7"/>
            </w:pPr>
            <w:r w:rsidRPr="00521A52">
              <w:t>8.4.</w:t>
            </w:r>
          </w:p>
        </w:tc>
        <w:tc>
          <w:tcPr>
            <w:tcW w:w="3074" w:type="dxa"/>
          </w:tcPr>
          <w:p w:rsidR="00310EA9" w:rsidRPr="00521A52" w:rsidRDefault="00310EA9" w:rsidP="00A747A1">
            <w:pPr>
              <w:pStyle w:val="TableParagraph"/>
              <w:tabs>
                <w:tab w:val="left" w:pos="1940"/>
              </w:tabs>
              <w:ind w:left="108" w:right="95"/>
            </w:pPr>
            <w:r w:rsidRPr="00521A52">
              <w:t>Театрализованная</w:t>
            </w:r>
            <w:r>
              <w:t xml:space="preserve"> программа </w:t>
            </w:r>
            <w:r w:rsidRPr="00A747A1">
              <w:rPr>
                <w:spacing w:val="-1"/>
              </w:rPr>
              <w:t>«Летний</w:t>
            </w:r>
            <w:r>
              <w:rPr>
                <w:spacing w:val="-1"/>
              </w:rPr>
              <w:t xml:space="preserve"> </w:t>
            </w:r>
            <w:r w:rsidRPr="00521A52">
              <w:t>бум».</w:t>
            </w:r>
          </w:p>
        </w:tc>
        <w:tc>
          <w:tcPr>
            <w:tcW w:w="742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9"/>
            </w:pPr>
            <w:r w:rsidRPr="00521A52">
              <w:t>2</w:t>
            </w:r>
          </w:p>
        </w:tc>
        <w:tc>
          <w:tcPr>
            <w:tcW w:w="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660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10"/>
            </w:pPr>
            <w:r w:rsidRPr="00521A52">
              <w:t>2</w:t>
            </w:r>
          </w:p>
        </w:tc>
        <w:tc>
          <w:tcPr>
            <w:tcW w:w="2469" w:type="dxa"/>
            <w:gridSpan w:val="2"/>
          </w:tcPr>
          <w:p w:rsidR="00310EA9" w:rsidRPr="00521A52" w:rsidRDefault="00310EA9" w:rsidP="00A747A1">
            <w:pPr>
              <w:pStyle w:val="TableParagraph"/>
              <w:ind w:left="243" w:right="231" w:firstLine="2"/>
              <w:jc w:val="center"/>
            </w:pPr>
            <w:r w:rsidRPr="00521A52">
              <w:t>Организация и</w:t>
            </w:r>
            <w:r>
              <w:t xml:space="preserve"> </w:t>
            </w:r>
            <w:r w:rsidRPr="00521A52">
              <w:t>проведение</w:t>
            </w:r>
            <w:r>
              <w:t xml:space="preserve"> </w:t>
            </w:r>
            <w:r w:rsidRPr="00A747A1">
              <w:rPr>
                <w:spacing w:val="-1"/>
              </w:rPr>
              <w:t>познавательной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96"/>
              <w:jc w:val="center"/>
            </w:pPr>
            <w:r w:rsidRPr="00521A52">
              <w:t>программы про</w:t>
            </w:r>
            <w:r>
              <w:t xml:space="preserve"> </w:t>
            </w:r>
            <w:r w:rsidRPr="00521A52">
              <w:t>лето.</w:t>
            </w:r>
          </w:p>
        </w:tc>
      </w:tr>
      <w:tr w:rsidR="00310EA9" w:rsidRPr="00521A52" w:rsidTr="00812044">
        <w:trPr>
          <w:trHeight w:val="321"/>
        </w:trPr>
        <w:tc>
          <w:tcPr>
            <w:tcW w:w="8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3074" w:type="dxa"/>
          </w:tcPr>
          <w:p w:rsidR="00310EA9" w:rsidRPr="00A747A1" w:rsidRDefault="00310EA9" w:rsidP="00A747A1">
            <w:pPr>
              <w:pStyle w:val="TableParagraph"/>
              <w:spacing w:line="302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ИТОГО</w:t>
            </w:r>
          </w:p>
        </w:tc>
        <w:tc>
          <w:tcPr>
            <w:tcW w:w="742" w:type="dxa"/>
          </w:tcPr>
          <w:p w:rsidR="00310EA9" w:rsidRPr="00A747A1" w:rsidRDefault="00310EA9" w:rsidP="00A747A1">
            <w:pPr>
              <w:pStyle w:val="TableParagraph"/>
              <w:spacing w:line="302" w:lineRule="exact"/>
              <w:ind w:left="109"/>
              <w:rPr>
                <w:b/>
                <w:bCs/>
              </w:rPr>
            </w:pPr>
            <w:r w:rsidRPr="00A747A1">
              <w:rPr>
                <w:b/>
                <w:bCs/>
              </w:rPr>
              <w:t>144ч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02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18ч</w:t>
            </w:r>
          </w:p>
        </w:tc>
        <w:tc>
          <w:tcPr>
            <w:tcW w:w="660" w:type="dxa"/>
          </w:tcPr>
          <w:p w:rsidR="00310EA9" w:rsidRPr="00A747A1" w:rsidRDefault="00310EA9" w:rsidP="00A747A1">
            <w:pPr>
              <w:pStyle w:val="TableParagraph"/>
              <w:spacing w:line="302" w:lineRule="exact"/>
              <w:ind w:left="110"/>
              <w:rPr>
                <w:b/>
                <w:bCs/>
              </w:rPr>
            </w:pPr>
            <w:r w:rsidRPr="00A747A1">
              <w:rPr>
                <w:b/>
                <w:bCs/>
              </w:rPr>
              <w:t>126ч</w:t>
            </w:r>
          </w:p>
        </w:tc>
        <w:tc>
          <w:tcPr>
            <w:tcW w:w="2469" w:type="dxa"/>
            <w:gridSpan w:val="2"/>
          </w:tcPr>
          <w:p w:rsidR="00310EA9" w:rsidRPr="00521A52" w:rsidRDefault="00310EA9">
            <w:pPr>
              <w:pStyle w:val="TableParagraph"/>
            </w:pPr>
          </w:p>
        </w:tc>
      </w:tr>
    </w:tbl>
    <w:p w:rsidR="00310EA9" w:rsidRPr="00521A52" w:rsidRDefault="00310EA9" w:rsidP="00D94CD4">
      <w:pPr>
        <w:pStyle w:val="11"/>
        <w:spacing w:before="89" w:line="322" w:lineRule="exact"/>
        <w:ind w:left="0" w:right="1926"/>
        <w:rPr>
          <w:sz w:val="22"/>
          <w:szCs w:val="22"/>
        </w:rPr>
      </w:pPr>
    </w:p>
    <w:p w:rsidR="00310EA9" w:rsidRPr="00521A52" w:rsidRDefault="00310EA9">
      <w:pPr>
        <w:ind w:left="462" w:right="359"/>
        <w:jc w:val="center"/>
        <w:rPr>
          <w:b/>
          <w:bCs/>
        </w:rPr>
      </w:pPr>
      <w:r w:rsidRPr="00521A52">
        <w:rPr>
          <w:b/>
          <w:bCs/>
        </w:rPr>
        <w:t xml:space="preserve">Содержания программы </w:t>
      </w:r>
    </w:p>
    <w:p w:rsidR="00310EA9" w:rsidRPr="00521A52" w:rsidRDefault="00310EA9">
      <w:pPr>
        <w:pStyle w:val="11"/>
        <w:spacing w:before="2" w:line="240" w:lineRule="auto"/>
        <w:ind w:left="3749" w:right="3644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1 года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обучения</w:t>
      </w:r>
    </w:p>
    <w:p w:rsidR="00310EA9" w:rsidRPr="00521A52" w:rsidRDefault="00310EA9">
      <w:pPr>
        <w:pStyle w:val="BodyText"/>
        <w:spacing w:before="10"/>
        <w:ind w:left="0"/>
        <w:rPr>
          <w:b/>
          <w:bCs/>
          <w:sz w:val="22"/>
          <w:szCs w:val="22"/>
        </w:rPr>
      </w:pPr>
    </w:p>
    <w:p w:rsidR="00310EA9" w:rsidRPr="00521A52" w:rsidRDefault="00310EA9">
      <w:pPr>
        <w:pStyle w:val="ListParagraph"/>
        <w:numPr>
          <w:ilvl w:val="0"/>
          <w:numId w:val="14"/>
        </w:numPr>
        <w:tabs>
          <w:tab w:val="left" w:pos="615"/>
        </w:tabs>
        <w:spacing w:line="319" w:lineRule="exact"/>
        <w:ind w:hanging="282"/>
        <w:rPr>
          <w:b/>
          <w:bCs/>
        </w:rPr>
      </w:pPr>
      <w:r w:rsidRPr="00521A52">
        <w:rPr>
          <w:b/>
          <w:bCs/>
        </w:rPr>
        <w:t>Вводное</w:t>
      </w:r>
      <w:r>
        <w:rPr>
          <w:b/>
          <w:bCs/>
        </w:rPr>
        <w:t xml:space="preserve"> </w:t>
      </w:r>
      <w:r w:rsidRPr="00521A52">
        <w:rPr>
          <w:b/>
          <w:bCs/>
        </w:rPr>
        <w:t>занятие</w:t>
      </w:r>
    </w:p>
    <w:p w:rsidR="00310EA9" w:rsidRPr="00521A52" w:rsidRDefault="00310EA9">
      <w:pPr>
        <w:pStyle w:val="BodyText"/>
        <w:tabs>
          <w:tab w:val="left" w:pos="8775"/>
        </w:tabs>
        <w:spacing w:line="319" w:lineRule="exac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Знакомство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коллективом.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Игра«Снежный</w:t>
      </w:r>
      <w:r>
        <w:rPr>
          <w:sz w:val="22"/>
          <w:szCs w:val="22"/>
        </w:rPr>
        <w:t xml:space="preserve"> ком», </w:t>
      </w:r>
      <w:r w:rsidRPr="00521A52">
        <w:rPr>
          <w:sz w:val="22"/>
          <w:szCs w:val="22"/>
        </w:rPr>
        <w:t>«Знакомство-</w:t>
      </w:r>
    </w:p>
    <w:p w:rsidR="00310EA9" w:rsidRPr="00521A52" w:rsidRDefault="00310EA9">
      <w:pPr>
        <w:pStyle w:val="BodyText"/>
        <w:spacing w:before="73"/>
        <w:rPr>
          <w:sz w:val="22"/>
          <w:szCs w:val="22"/>
        </w:rPr>
      </w:pPr>
      <w:r w:rsidRPr="00521A52">
        <w:rPr>
          <w:sz w:val="22"/>
          <w:szCs w:val="22"/>
        </w:rPr>
        <w:t>дразнилка».Выявление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уровня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объема</w:t>
      </w:r>
      <w:r>
        <w:rPr>
          <w:sz w:val="22"/>
          <w:szCs w:val="22"/>
        </w:rPr>
        <w:t xml:space="preserve">  </w:t>
      </w:r>
      <w:r w:rsidRPr="00521A52">
        <w:rPr>
          <w:sz w:val="22"/>
          <w:szCs w:val="22"/>
        </w:rPr>
        <w:t>знаний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театре.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Игра«Продолжи…».Особенности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занятий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в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театральной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студии.</w:t>
      </w:r>
      <w:r>
        <w:rPr>
          <w:sz w:val="22"/>
          <w:szCs w:val="22"/>
        </w:rPr>
        <w:t xml:space="preserve"> </w:t>
      </w:r>
      <w:r w:rsidRPr="00521A52">
        <w:rPr>
          <w:sz w:val="22"/>
          <w:szCs w:val="22"/>
        </w:rPr>
        <w:t>Театр- коллективноетворчество.Игра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«Клубок».Обсуждениепланаработынагод.Требованиякзнаниямиумениям.Требованиякнормамповедения.Инструктажпо техникебезопасности.</w:t>
      </w:r>
    </w:p>
    <w:p w:rsidR="00310EA9" w:rsidRPr="00521A52" w:rsidRDefault="00310EA9">
      <w:pPr>
        <w:pStyle w:val="BodyText"/>
        <w:spacing w:before="5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4"/>
        </w:numPr>
        <w:tabs>
          <w:tab w:val="left" w:pos="615"/>
        </w:tabs>
        <w:ind w:hanging="282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Основытеатральнойкультуры</w:t>
      </w:r>
    </w:p>
    <w:p w:rsidR="00310EA9" w:rsidRPr="00521A52" w:rsidRDefault="00310EA9">
      <w:pPr>
        <w:pStyle w:val="ListParagraph"/>
        <w:numPr>
          <w:ilvl w:val="1"/>
          <w:numId w:val="14"/>
        </w:numPr>
        <w:tabs>
          <w:tab w:val="left" w:pos="827"/>
        </w:tabs>
        <w:spacing w:line="319" w:lineRule="exact"/>
        <w:ind w:left="826" w:hanging="494"/>
        <w:rPr>
          <w:b/>
          <w:bCs/>
        </w:rPr>
      </w:pPr>
      <w:r w:rsidRPr="00521A52">
        <w:rPr>
          <w:b/>
          <w:bCs/>
        </w:rPr>
        <w:t>Зарождениеискусства.</w:t>
      </w:r>
    </w:p>
    <w:p w:rsidR="00310EA9" w:rsidRPr="00521A52" w:rsidRDefault="00310EA9" w:rsidP="008866CA">
      <w:pPr>
        <w:pStyle w:val="BodyText"/>
        <w:tabs>
          <w:tab w:val="left" w:pos="1879"/>
          <w:tab w:val="left" w:pos="3808"/>
          <w:tab w:val="left" w:pos="5756"/>
          <w:tab w:val="left" w:pos="7827"/>
          <w:tab w:val="left" w:pos="9728"/>
        </w:tabs>
        <w:ind w:right="222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Обрядыиритуалывпервобытномобществе.Зарождениеискусства.Просмотрпрезентации,</w:t>
      </w:r>
      <w:r w:rsidRPr="00521A52">
        <w:rPr>
          <w:sz w:val="22"/>
          <w:szCs w:val="22"/>
        </w:rPr>
        <w:tab/>
        <w:t>видеофи</w:t>
      </w:r>
      <w:r>
        <w:rPr>
          <w:sz w:val="22"/>
          <w:szCs w:val="22"/>
        </w:rPr>
        <w:t>льма</w:t>
      </w:r>
      <w:r>
        <w:rPr>
          <w:sz w:val="22"/>
          <w:szCs w:val="22"/>
        </w:rPr>
        <w:tab/>
        <w:t>(«Театральная</w:t>
      </w:r>
      <w:r>
        <w:rPr>
          <w:sz w:val="22"/>
          <w:szCs w:val="22"/>
        </w:rPr>
        <w:tab/>
        <w:t xml:space="preserve">Фа-соль-ка», </w:t>
      </w:r>
      <w:r w:rsidRPr="00521A52">
        <w:rPr>
          <w:spacing w:val="-1"/>
          <w:sz w:val="22"/>
          <w:szCs w:val="22"/>
        </w:rPr>
        <w:t>канал</w:t>
      </w:r>
      <w:r w:rsidRPr="00521A52">
        <w:rPr>
          <w:sz w:val="22"/>
          <w:szCs w:val="22"/>
        </w:rPr>
        <w:t>«Карусель»).</w:t>
      </w:r>
    </w:p>
    <w:p w:rsidR="00310EA9" w:rsidRPr="00521A52" w:rsidRDefault="00310EA9">
      <w:pPr>
        <w:ind w:left="333"/>
      </w:pPr>
      <w:r w:rsidRPr="00521A52">
        <w:rPr>
          <w:i/>
          <w:iCs/>
        </w:rPr>
        <w:t>Практика.</w:t>
      </w:r>
      <w:r w:rsidRPr="00521A52">
        <w:t>Игра«Путешествиенамашиневремени».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826"/>
        </w:tabs>
        <w:spacing w:line="240" w:lineRule="auto"/>
        <w:ind w:hanging="493"/>
        <w:rPr>
          <w:b w:val="0"/>
          <w:bCs w:val="0"/>
          <w:sz w:val="22"/>
          <w:szCs w:val="22"/>
        </w:rPr>
      </w:pPr>
      <w:r w:rsidRPr="00521A52">
        <w:rPr>
          <w:sz w:val="22"/>
          <w:szCs w:val="22"/>
        </w:rPr>
        <w:t>Театркаквидискусства</w:t>
      </w:r>
      <w:r w:rsidRPr="00521A52">
        <w:rPr>
          <w:b w:val="0"/>
          <w:bCs w:val="0"/>
          <w:sz w:val="22"/>
          <w:szCs w:val="22"/>
        </w:rPr>
        <w:t>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Теория. </w:t>
      </w:r>
      <w:r w:rsidRPr="00521A52">
        <w:rPr>
          <w:sz w:val="22"/>
          <w:szCs w:val="22"/>
        </w:rPr>
        <w:t>Виды искусства (литература, музыка, живопись). Театр как вид искусства.Особенности театрального искусства. Отличие театра от других видов искусства.Видыижанрытеатральногоискусства.Презентация«Видытеатральногоискусства».</w:t>
      </w:r>
    </w:p>
    <w:p w:rsidR="00310EA9" w:rsidRPr="00521A52" w:rsidRDefault="00310EA9">
      <w:pPr>
        <w:spacing w:line="320" w:lineRule="exact"/>
        <w:ind w:left="333"/>
        <w:jc w:val="both"/>
      </w:pPr>
      <w:r w:rsidRPr="00521A52">
        <w:rPr>
          <w:i/>
          <w:iCs/>
        </w:rPr>
        <w:t>Театральныетермины:</w:t>
      </w:r>
      <w:r w:rsidRPr="00521A52">
        <w:t>Театр,Опера,Балет,КукольныйТеатр.</w:t>
      </w:r>
    </w:p>
    <w:p w:rsidR="00310EA9" w:rsidRPr="00521A52" w:rsidRDefault="00310EA9">
      <w:pPr>
        <w:pStyle w:val="BodyText"/>
        <w:spacing w:before="2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Просмотр отрывков из спектаклей (кукольный театр, драматическийтеатр, театроперыибалета).</w:t>
      </w:r>
    </w:p>
    <w:p w:rsidR="00310EA9" w:rsidRPr="00521A52" w:rsidRDefault="00310EA9">
      <w:pPr>
        <w:pStyle w:val="BodyText"/>
        <w:spacing w:before="10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827"/>
        </w:tabs>
        <w:spacing w:line="322" w:lineRule="exact"/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ТеатрДревнейГреции.</w:t>
      </w:r>
    </w:p>
    <w:p w:rsidR="00310EA9" w:rsidRPr="00521A52" w:rsidRDefault="00310EA9">
      <w:pPr>
        <w:pStyle w:val="BodyText"/>
        <w:ind w:right="225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Теория. </w:t>
      </w:r>
      <w:r w:rsidRPr="00521A52">
        <w:rPr>
          <w:sz w:val="22"/>
          <w:szCs w:val="22"/>
        </w:rPr>
        <w:t>Представления в честь Дионисия. Мифологические основы представлений.Устройство древнегреческого театра. Маски древнегреческого театра. ДраматургияДревнейГреции.Основныежанры.Презентация«Театр ДревнейГреции».</w:t>
      </w:r>
    </w:p>
    <w:p w:rsidR="00310EA9" w:rsidRPr="00521A52" w:rsidRDefault="00310EA9">
      <w:pPr>
        <w:pStyle w:val="BodyText"/>
        <w:spacing w:before="2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Чтениеотрывковиздраматургическихтекстов.</w:t>
      </w:r>
    </w:p>
    <w:p w:rsidR="00310EA9" w:rsidRPr="00521A52" w:rsidRDefault="00310EA9">
      <w:pPr>
        <w:pStyle w:val="BodyText"/>
        <w:spacing w:before="10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827"/>
        </w:tabs>
        <w:spacing w:before="1" w:line="322" w:lineRule="exact"/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Русскийнародныйтеатр.</w:t>
      </w:r>
    </w:p>
    <w:p w:rsidR="00310EA9" w:rsidRPr="00521A52" w:rsidRDefault="00310EA9">
      <w:pPr>
        <w:pStyle w:val="BodyText"/>
        <w:ind w:right="232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Теория. </w:t>
      </w:r>
      <w:r w:rsidRPr="00521A52">
        <w:rPr>
          <w:sz w:val="22"/>
          <w:szCs w:val="22"/>
        </w:rPr>
        <w:t>Народные обряды и игры. Скоморошество. Народная драма. Церковный,школьныйтеатр.Созданиепрофессиональноготеатра.Презентация«Русскийнародныйтеатр».</w:t>
      </w:r>
    </w:p>
    <w:p w:rsidR="00310EA9" w:rsidRPr="00521A52" w:rsidRDefault="00310EA9">
      <w:pPr>
        <w:spacing w:before="1" w:line="322" w:lineRule="exact"/>
        <w:ind w:left="333"/>
        <w:jc w:val="both"/>
      </w:pPr>
      <w:r w:rsidRPr="00521A52">
        <w:rPr>
          <w:i/>
          <w:iCs/>
        </w:rPr>
        <w:t>Театральныетермины:</w:t>
      </w:r>
      <w:r w:rsidRPr="00521A52">
        <w:t>Скоморохи.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Инсценировка«ЯрмаркасПетрушкой»сэлементамиряженьяикукольного театра.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757"/>
        </w:tabs>
        <w:spacing w:line="320" w:lineRule="exact"/>
        <w:ind w:left="756" w:hanging="424"/>
        <w:rPr>
          <w:sz w:val="22"/>
          <w:szCs w:val="22"/>
        </w:rPr>
      </w:pPr>
      <w:r w:rsidRPr="00521A52">
        <w:rPr>
          <w:sz w:val="22"/>
          <w:szCs w:val="22"/>
        </w:rPr>
        <w:t>Театризритель.</w:t>
      </w:r>
    </w:p>
    <w:p w:rsidR="00310EA9" w:rsidRPr="00521A52" w:rsidRDefault="00310EA9">
      <w:pPr>
        <w:pStyle w:val="BodyText"/>
        <w:spacing w:line="242" w:lineRule="auto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Этикетвтеатре.Культуравосприятиятеатральнойпостановки.Анализпостановки.</w:t>
      </w:r>
    </w:p>
    <w:p w:rsidR="00310EA9" w:rsidRPr="00521A52" w:rsidRDefault="00310EA9">
      <w:pPr>
        <w:pStyle w:val="BodyText"/>
        <w:tabs>
          <w:tab w:val="left" w:pos="1920"/>
          <w:tab w:val="left" w:pos="3686"/>
          <w:tab w:val="left" w:pos="5099"/>
          <w:tab w:val="left" w:pos="6573"/>
          <w:tab w:val="left" w:pos="7879"/>
          <w:tab w:val="left" w:pos="9355"/>
        </w:tabs>
        <w:ind w:right="230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i/>
          <w:iCs/>
          <w:sz w:val="22"/>
          <w:szCs w:val="22"/>
        </w:rPr>
        <w:tab/>
      </w:r>
      <w:r w:rsidRPr="00521A52">
        <w:rPr>
          <w:sz w:val="22"/>
          <w:szCs w:val="22"/>
        </w:rPr>
        <w:t>Театральная</w:t>
      </w:r>
      <w:r w:rsidRPr="00521A52">
        <w:rPr>
          <w:sz w:val="22"/>
          <w:szCs w:val="22"/>
        </w:rPr>
        <w:tab/>
        <w:t>гостиная.</w:t>
      </w:r>
      <w:r w:rsidRPr="00521A52">
        <w:rPr>
          <w:sz w:val="22"/>
          <w:szCs w:val="22"/>
        </w:rPr>
        <w:tab/>
        <w:t>Просмотр</w:t>
      </w:r>
      <w:r w:rsidRPr="00521A52">
        <w:rPr>
          <w:sz w:val="22"/>
          <w:szCs w:val="22"/>
        </w:rPr>
        <w:tab/>
        <w:t>в/записи</w:t>
      </w:r>
      <w:r w:rsidRPr="00521A52">
        <w:rPr>
          <w:sz w:val="22"/>
          <w:szCs w:val="22"/>
        </w:rPr>
        <w:tab/>
        <w:t>спектакля</w:t>
      </w:r>
      <w:r w:rsidRPr="00521A52">
        <w:rPr>
          <w:sz w:val="22"/>
          <w:szCs w:val="22"/>
        </w:rPr>
        <w:tab/>
      </w:r>
      <w:r w:rsidRPr="00521A52">
        <w:rPr>
          <w:spacing w:val="-1"/>
          <w:sz w:val="22"/>
          <w:szCs w:val="22"/>
        </w:rPr>
        <w:t>(детский</w:t>
      </w:r>
      <w:r w:rsidRPr="00521A52">
        <w:rPr>
          <w:sz w:val="22"/>
          <w:szCs w:val="22"/>
        </w:rPr>
        <w:t>спектакль).</w:t>
      </w:r>
    </w:p>
    <w:p w:rsidR="00310EA9" w:rsidRPr="00521A52" w:rsidRDefault="00310EA9">
      <w:pPr>
        <w:ind w:left="333" w:right="231"/>
      </w:pPr>
      <w:r w:rsidRPr="00521A52">
        <w:rPr>
          <w:i/>
          <w:iCs/>
        </w:rPr>
        <w:t>Театральныетермины:</w:t>
      </w:r>
      <w:r w:rsidRPr="00521A52">
        <w:t>Спектакль,</w:t>
      </w:r>
      <w:r w:rsidRPr="00521A52">
        <w:rPr>
          <w:i/>
          <w:iCs/>
        </w:rPr>
        <w:t>Э</w:t>
      </w:r>
      <w:r w:rsidRPr="00521A52">
        <w:t>тикет,Премьера,Аншлаг,Билет,Афиша,Акт,Антракт,Капельдинер.</w:t>
      </w:r>
    </w:p>
    <w:p w:rsidR="00310EA9" w:rsidRPr="00521A52" w:rsidRDefault="00310EA9">
      <w:pPr>
        <w:pStyle w:val="BodyText"/>
        <w:spacing w:before="10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826"/>
        </w:tabs>
        <w:ind w:hanging="493"/>
        <w:rPr>
          <w:sz w:val="22"/>
          <w:szCs w:val="22"/>
        </w:rPr>
      </w:pPr>
      <w:r w:rsidRPr="00521A52">
        <w:rPr>
          <w:sz w:val="22"/>
          <w:szCs w:val="22"/>
        </w:rPr>
        <w:t>Театральноезакулисье.</w:t>
      </w:r>
    </w:p>
    <w:p w:rsidR="00310EA9" w:rsidRPr="00521A52" w:rsidRDefault="00310EA9" w:rsidP="00601AF3">
      <w:pPr>
        <w:pStyle w:val="BodyText"/>
        <w:tabs>
          <w:tab w:val="left" w:pos="1476"/>
          <w:tab w:val="left" w:pos="3359"/>
          <w:tab w:val="left" w:pos="4991"/>
          <w:tab w:val="left" w:pos="5964"/>
          <w:tab w:val="left" w:pos="6355"/>
          <w:tab w:val="left" w:pos="8053"/>
          <w:tab w:val="left" w:pos="8864"/>
        </w:tabs>
        <w:spacing w:line="319" w:lineRule="exac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Теория. </w:t>
      </w:r>
      <w:r>
        <w:rPr>
          <w:sz w:val="22"/>
          <w:szCs w:val="22"/>
        </w:rPr>
        <w:t xml:space="preserve">Театр-здание. Устройство сцены и зрительного зала. </w:t>
      </w:r>
      <w:r w:rsidRPr="00521A52">
        <w:rPr>
          <w:sz w:val="22"/>
          <w:szCs w:val="22"/>
        </w:rPr>
        <w:t>Театральныепрофессии.Просмотрпрезентации«Втеатре»(в/ф«Путешествиевтеатр»).</w:t>
      </w:r>
    </w:p>
    <w:p w:rsidR="00310EA9" w:rsidRPr="00521A52" w:rsidRDefault="00310EA9">
      <w:pPr>
        <w:spacing w:line="322" w:lineRule="exact"/>
        <w:ind w:left="333"/>
      </w:pPr>
      <w:r w:rsidRPr="00521A52">
        <w:rPr>
          <w:i/>
          <w:iCs/>
        </w:rPr>
        <w:t>Театральныетермины:</w:t>
      </w:r>
      <w:r w:rsidRPr="00521A52">
        <w:t>Сцена,Актер,Режиссер,Бутафор,Гример.</w:t>
      </w:r>
    </w:p>
    <w:p w:rsidR="00310EA9" w:rsidRPr="00521A52" w:rsidRDefault="00310EA9">
      <w:pPr>
        <w:ind w:left="333"/>
      </w:pPr>
      <w:r w:rsidRPr="00521A52">
        <w:rPr>
          <w:i/>
          <w:iCs/>
        </w:rPr>
        <w:t>Практика.</w:t>
      </w:r>
      <w:r w:rsidRPr="00521A52">
        <w:t>Творческаямастерская«Мы-художники».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4"/>
        </w:numPr>
        <w:tabs>
          <w:tab w:val="left" w:pos="615"/>
        </w:tabs>
        <w:spacing w:before="1" w:line="240" w:lineRule="auto"/>
        <w:ind w:hanging="282"/>
        <w:rPr>
          <w:sz w:val="22"/>
          <w:szCs w:val="22"/>
        </w:rPr>
      </w:pPr>
      <w:r w:rsidRPr="00521A52">
        <w:rPr>
          <w:sz w:val="22"/>
          <w:szCs w:val="22"/>
        </w:rPr>
        <w:t>Техникаикультураречи.</w:t>
      </w:r>
    </w:p>
    <w:p w:rsidR="00310EA9" w:rsidRPr="00521A52" w:rsidRDefault="00310EA9">
      <w:pPr>
        <w:pStyle w:val="ListParagraph"/>
        <w:numPr>
          <w:ilvl w:val="1"/>
          <w:numId w:val="14"/>
        </w:numPr>
        <w:tabs>
          <w:tab w:val="left" w:pos="826"/>
        </w:tabs>
        <w:spacing w:before="2" w:line="319" w:lineRule="exact"/>
        <w:ind w:left="825" w:hanging="493"/>
        <w:jc w:val="both"/>
        <w:rPr>
          <w:b/>
          <w:bCs/>
        </w:rPr>
      </w:pPr>
      <w:r w:rsidRPr="00521A52">
        <w:rPr>
          <w:b/>
          <w:bCs/>
        </w:rPr>
        <w:t>Речевойтренинг.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</w:t>
      </w:r>
      <w:r w:rsidRPr="00521A52">
        <w:rPr>
          <w:sz w:val="22"/>
          <w:szCs w:val="22"/>
        </w:rPr>
        <w:t>.Рождениезвука.Строениеречевогоаппарата.Дыханиеиголос.Постановкадыхания.Артикуляцияидикция.Звукоряд.Гласные,согласные.Свойства голоса. Тон. Тембр. Интонация. Расширение диапазонаи силы голоса.Полетностьголоса.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ечевойтренинг:дыхательнаягимнастика.Артикуляционнаягимнастика:упражнениядляязыка,челюсти,губ.Дикционныеупражнения.Упражнениянаразвитиеречевыххарактеристикголоса.Чистоговорки,скороговорки,потешки,небылицы,стихи.</w:t>
      </w:r>
    </w:p>
    <w:p w:rsidR="00310EA9" w:rsidRPr="00521A52" w:rsidRDefault="00310EA9">
      <w:pPr>
        <w:pStyle w:val="BodyText"/>
        <w:spacing w:before="1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826"/>
        </w:tabs>
        <w:ind w:hanging="493"/>
        <w:rPr>
          <w:sz w:val="22"/>
          <w:szCs w:val="22"/>
        </w:rPr>
      </w:pPr>
      <w:r w:rsidRPr="00521A52">
        <w:rPr>
          <w:sz w:val="22"/>
          <w:szCs w:val="22"/>
        </w:rPr>
        <w:t>Работанадлитературно-художественнымпроизведением.</w:t>
      </w:r>
    </w:p>
    <w:p w:rsidR="00310EA9" w:rsidRPr="00521A52" w:rsidRDefault="00310EA9">
      <w:pPr>
        <w:pStyle w:val="BodyText"/>
        <w:ind w:right="223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</w:t>
      </w:r>
      <w:r w:rsidRPr="00521A52">
        <w:rPr>
          <w:sz w:val="22"/>
          <w:szCs w:val="22"/>
        </w:rPr>
        <w:t>.Орфоэпия.Нормыпроизношения.Говоримправильно.Логико-интонационнаяструктураречи.Интонация,паузы,логическиеударения.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Работанадлитературнымтекстом(стихотворение,произведенияфольклора).Выборпроизведения.Индивидуальнаяиподгрупповаяработанадвыбранным материалом. Аудиозапись и прослушивание. Самоанализ творческойработы.Конкурс чтецов.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4"/>
        </w:numPr>
        <w:tabs>
          <w:tab w:val="left" w:pos="615"/>
        </w:tabs>
        <w:spacing w:line="240" w:lineRule="auto"/>
        <w:ind w:hanging="282"/>
        <w:rPr>
          <w:sz w:val="22"/>
          <w:szCs w:val="22"/>
        </w:rPr>
      </w:pPr>
      <w:r w:rsidRPr="00521A52">
        <w:rPr>
          <w:sz w:val="22"/>
          <w:szCs w:val="22"/>
        </w:rPr>
        <w:t>Ритмопластика.</w:t>
      </w:r>
    </w:p>
    <w:p w:rsidR="00310EA9" w:rsidRPr="00521A52" w:rsidRDefault="00310EA9">
      <w:pPr>
        <w:pStyle w:val="ListParagraph"/>
        <w:numPr>
          <w:ilvl w:val="1"/>
          <w:numId w:val="14"/>
        </w:numPr>
        <w:tabs>
          <w:tab w:val="left" w:pos="826"/>
        </w:tabs>
        <w:spacing w:before="3" w:line="320" w:lineRule="exact"/>
        <w:ind w:left="825" w:hanging="493"/>
        <w:jc w:val="both"/>
        <w:rPr>
          <w:b/>
          <w:bCs/>
        </w:rPr>
      </w:pPr>
      <w:r w:rsidRPr="00521A52">
        <w:rPr>
          <w:b/>
          <w:bCs/>
        </w:rPr>
        <w:t>Пластическийтренинг.</w:t>
      </w:r>
    </w:p>
    <w:p w:rsidR="00310EA9" w:rsidRPr="00521A52" w:rsidRDefault="00310EA9">
      <w:pPr>
        <w:spacing w:line="319" w:lineRule="exact"/>
        <w:ind w:left="333"/>
        <w:jc w:val="both"/>
      </w:pPr>
      <w:r w:rsidRPr="00521A52">
        <w:rPr>
          <w:i/>
          <w:iCs/>
        </w:rPr>
        <w:t>Теория.</w:t>
      </w:r>
      <w:r w:rsidRPr="00521A52">
        <w:t>Пластическаявыразительность.</w:t>
      </w:r>
    </w:p>
    <w:p w:rsidR="00310EA9" w:rsidRPr="00521A52" w:rsidRDefault="00310EA9">
      <w:pPr>
        <w:pStyle w:val="BodyText"/>
        <w:ind w:right="229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итмопластическийтренинг:Осанка.Построениепозвоночника.Развитиеиндивидуальности.Коммуникабельностьиизбавлениеоткомплексов.Разминка,настройка,освобождениемышцотнапряженияизажимов,релаксация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826"/>
        </w:tabs>
        <w:spacing w:before="1" w:line="321" w:lineRule="exact"/>
        <w:ind w:hanging="493"/>
        <w:rPr>
          <w:sz w:val="22"/>
          <w:szCs w:val="22"/>
        </w:rPr>
      </w:pPr>
      <w:r w:rsidRPr="00521A52">
        <w:rPr>
          <w:sz w:val="22"/>
          <w:szCs w:val="22"/>
        </w:rPr>
        <w:t>Пластическийобразперсонажа.</w:t>
      </w:r>
    </w:p>
    <w:p w:rsidR="00310EA9" w:rsidRPr="00521A52" w:rsidRDefault="00310EA9">
      <w:pPr>
        <w:pStyle w:val="BodyText"/>
        <w:ind w:right="233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</w:t>
      </w:r>
      <w:r w:rsidRPr="00521A52">
        <w:rPr>
          <w:sz w:val="22"/>
          <w:szCs w:val="22"/>
        </w:rPr>
        <w:t>. Музыка и движение. Темп и ритм. Эмоциональное восприятие музыкичерезпластикутела.</w:t>
      </w:r>
    </w:p>
    <w:p w:rsidR="00310EA9" w:rsidRPr="00521A52" w:rsidRDefault="00310EA9">
      <w:pPr>
        <w:pStyle w:val="BodyText"/>
        <w:ind w:right="228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Пластическийобразживойинеживойприроды.Просмотрд/фоприроде,животных.Пластическиеимпровизациинамузыкальнуютему.Пластическиеимпровизациинасменунастроения.Пластическиеимпровизациинапередачуобразаживотных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4"/>
        </w:numPr>
        <w:tabs>
          <w:tab w:val="left" w:pos="615"/>
        </w:tabs>
        <w:spacing w:line="322" w:lineRule="exact"/>
        <w:ind w:hanging="282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Актерскоемастерство.</w:t>
      </w:r>
    </w:p>
    <w:p w:rsidR="00310EA9" w:rsidRPr="00521A52" w:rsidRDefault="00310EA9">
      <w:pPr>
        <w:pStyle w:val="ListParagraph"/>
        <w:numPr>
          <w:ilvl w:val="1"/>
          <w:numId w:val="14"/>
        </w:numPr>
        <w:tabs>
          <w:tab w:val="left" w:pos="826"/>
        </w:tabs>
        <w:spacing w:line="319" w:lineRule="exact"/>
        <w:ind w:left="825" w:hanging="493"/>
        <w:rPr>
          <w:b/>
          <w:bCs/>
        </w:rPr>
      </w:pPr>
      <w:r w:rsidRPr="00521A52">
        <w:rPr>
          <w:b/>
          <w:bCs/>
        </w:rPr>
        <w:t>Организациявнимания,воображения,памяти.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Внимание.Воображение.Память.Снятиезажимовикомплексов.Развитиефантазиии воображения.</w:t>
      </w:r>
    </w:p>
    <w:p w:rsidR="00310EA9" w:rsidRPr="00521A52" w:rsidRDefault="00310EA9">
      <w:pPr>
        <w:pStyle w:val="BodyText"/>
        <w:tabs>
          <w:tab w:val="left" w:pos="1886"/>
          <w:tab w:val="left" w:pos="3424"/>
          <w:tab w:val="left" w:pos="4707"/>
          <w:tab w:val="left" w:pos="7254"/>
          <w:tab w:val="left" w:pos="7657"/>
          <w:tab w:val="left" w:pos="9398"/>
          <w:tab w:val="left" w:pos="10242"/>
        </w:tabs>
        <w:spacing w:line="242" w:lineRule="auto"/>
        <w:ind w:right="231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Практика. </w:t>
      </w:r>
      <w:r>
        <w:rPr>
          <w:sz w:val="22"/>
          <w:szCs w:val="22"/>
        </w:rPr>
        <w:t>Актерский тренинг:</w:t>
      </w:r>
      <w:r>
        <w:rPr>
          <w:sz w:val="22"/>
          <w:szCs w:val="22"/>
        </w:rPr>
        <w:tab/>
        <w:t xml:space="preserve">Общеразвивающие и театральные </w:t>
      </w:r>
      <w:r w:rsidRPr="00521A52">
        <w:rPr>
          <w:sz w:val="22"/>
          <w:szCs w:val="22"/>
        </w:rPr>
        <w:t>игры</w:t>
      </w:r>
      <w:r w:rsidRPr="00521A52">
        <w:rPr>
          <w:sz w:val="22"/>
          <w:szCs w:val="22"/>
        </w:rPr>
        <w:tab/>
      </w:r>
      <w:r w:rsidRPr="00521A52">
        <w:rPr>
          <w:spacing w:val="-1"/>
          <w:sz w:val="22"/>
          <w:szCs w:val="22"/>
        </w:rPr>
        <w:t>и</w:t>
      </w:r>
      <w:r w:rsidRPr="00521A52">
        <w:rPr>
          <w:sz w:val="22"/>
          <w:szCs w:val="22"/>
        </w:rPr>
        <w:t>упражнения.Упражненияна коллективностьтворчества.</w:t>
      </w: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826"/>
        </w:tabs>
        <w:spacing w:before="77" w:line="320" w:lineRule="exact"/>
        <w:ind w:hanging="493"/>
        <w:rPr>
          <w:sz w:val="22"/>
          <w:szCs w:val="22"/>
        </w:rPr>
      </w:pPr>
      <w:r w:rsidRPr="00521A52">
        <w:rPr>
          <w:sz w:val="22"/>
          <w:szCs w:val="22"/>
        </w:rPr>
        <w:t>Сценическое действие.</w:t>
      </w:r>
    </w:p>
    <w:p w:rsidR="00310EA9" w:rsidRPr="00521A52" w:rsidRDefault="00310EA9">
      <w:pPr>
        <w:pStyle w:val="BodyText"/>
        <w:ind w:right="229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</w:t>
      </w:r>
      <w:r w:rsidRPr="00521A52">
        <w:rPr>
          <w:sz w:val="22"/>
          <w:szCs w:val="22"/>
        </w:rPr>
        <w:t>. Действие - язык театральногоискусства. Целенаправленность и логикадействия. Связь предлагаемых обстоятельств с поведением. «Я в предлагаемыхобстоятельствах».Этюд.Видыэтюдов.Элементыбессловесногодействия.«Вес».</w:t>
      </w:r>
    </w:p>
    <w:p w:rsidR="00310EA9" w:rsidRPr="00521A52" w:rsidRDefault="00310EA9">
      <w:pPr>
        <w:pStyle w:val="BodyText"/>
        <w:spacing w:line="321" w:lineRule="exact"/>
        <w:rPr>
          <w:sz w:val="22"/>
          <w:szCs w:val="22"/>
        </w:rPr>
      </w:pPr>
      <w:r w:rsidRPr="00521A52">
        <w:rPr>
          <w:sz w:val="22"/>
          <w:szCs w:val="22"/>
        </w:rPr>
        <w:t>«Оценка».«Пристройка».</w:t>
      </w:r>
    </w:p>
    <w:p w:rsidR="00310EA9" w:rsidRPr="00521A52" w:rsidRDefault="00310EA9">
      <w:pPr>
        <w:spacing w:line="322" w:lineRule="exact"/>
        <w:ind w:left="333"/>
      </w:pPr>
      <w:r w:rsidRPr="00521A52">
        <w:rPr>
          <w:i/>
          <w:iCs/>
        </w:rPr>
        <w:t>Театральныетермины:</w:t>
      </w:r>
      <w:r w:rsidRPr="00521A52">
        <w:t>«действие»,«предлагаемыеобстоятельства»,«событие»,</w:t>
      </w:r>
    </w:p>
    <w:p w:rsidR="00310EA9" w:rsidRPr="00521A52" w:rsidRDefault="00310EA9">
      <w:pPr>
        <w:pStyle w:val="BodyText"/>
        <w:spacing w:line="322" w:lineRule="exact"/>
        <w:rPr>
          <w:sz w:val="22"/>
          <w:szCs w:val="22"/>
        </w:rPr>
      </w:pPr>
      <w:r w:rsidRPr="00521A52">
        <w:rPr>
          <w:sz w:val="22"/>
          <w:szCs w:val="22"/>
        </w:rPr>
        <w:t>«этюд»,«вес»,«оценка»,«пристройка».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</w:t>
      </w:r>
      <w:r w:rsidRPr="00521A52">
        <w:rPr>
          <w:sz w:val="22"/>
          <w:szCs w:val="22"/>
        </w:rPr>
        <w:t>.Практическоеовладениелогикойдействия.Упражненияиэтюды.Выбор драматического отрывка (миниатюры). Этюдные пробы. Анализ. Показ иобсуждение.</w:t>
      </w:r>
    </w:p>
    <w:p w:rsidR="00310EA9" w:rsidRPr="00521A52" w:rsidRDefault="00310EA9">
      <w:pPr>
        <w:pStyle w:val="BodyText"/>
        <w:spacing w:before="5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4"/>
        </w:numPr>
        <w:tabs>
          <w:tab w:val="left" w:pos="827"/>
        </w:tabs>
        <w:spacing w:before="1"/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Творческаямастерская.</w:t>
      </w:r>
    </w:p>
    <w:p w:rsidR="00310EA9" w:rsidRPr="00521A52" w:rsidRDefault="00310EA9">
      <w:pPr>
        <w:pStyle w:val="BodyText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</w:t>
      </w:r>
      <w:r w:rsidRPr="00521A52">
        <w:rPr>
          <w:sz w:val="22"/>
          <w:szCs w:val="22"/>
        </w:rPr>
        <w:t>.Новогоднеетеатрализованноепредставление.Работанадсозданиемобраза сказочных персонажей. Характер, речь персонажа, походка. Костюм и грим.Работасозрителем:проведениеконкурсовиигр.Изготовлениереквизита,костюмов.Репетиции.Творческийпоказ.Анализработыиобсуждение.</w:t>
      </w: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4"/>
        </w:numPr>
        <w:tabs>
          <w:tab w:val="left" w:pos="615"/>
        </w:tabs>
        <w:spacing w:before="1" w:line="242" w:lineRule="auto"/>
        <w:ind w:left="333" w:right="5847" w:firstLine="0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Работа над пьесой и спектаклем.6.1.Выборпьесы.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Работазастолом.Чтениепьесы.Обсуждениепьесы.Чтопонравилось.Какиевызвалачувства.</w:t>
      </w:r>
    </w:p>
    <w:p w:rsidR="00310EA9" w:rsidRPr="00521A52" w:rsidRDefault="00310EA9">
      <w:pPr>
        <w:pStyle w:val="BodyText"/>
        <w:spacing w:before="5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3"/>
        </w:numPr>
        <w:tabs>
          <w:tab w:val="left" w:pos="827"/>
        </w:tabs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Тема,сверхзадача,событийныйряд.</w:t>
      </w:r>
    </w:p>
    <w:p w:rsidR="00310EA9" w:rsidRPr="00521A52" w:rsidRDefault="00310EA9">
      <w:pPr>
        <w:pStyle w:val="BodyText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Определениетемыпьесы.Основнаяидеяпьесы.Анализсюжетнойлинии. Главныесобытия,событийныйряд.Основнойконфликт.«Романжизнигероя».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3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Анализпьесыпособытиям.</w:t>
      </w:r>
    </w:p>
    <w:p w:rsidR="00310EA9" w:rsidRPr="00521A52" w:rsidRDefault="00310EA9">
      <w:pPr>
        <w:pStyle w:val="BodyText"/>
        <w:tabs>
          <w:tab w:val="left" w:pos="5510"/>
        </w:tabs>
        <w:ind w:right="225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</w:t>
      </w:r>
      <w:r w:rsidRPr="00521A52">
        <w:rPr>
          <w:sz w:val="22"/>
          <w:szCs w:val="22"/>
        </w:rPr>
        <w:t>.Анализпьесыпособытия</w:t>
      </w:r>
      <w:r>
        <w:rPr>
          <w:sz w:val="22"/>
          <w:szCs w:val="22"/>
        </w:rPr>
        <w:t xml:space="preserve">м. </w:t>
      </w:r>
      <w:r w:rsidRPr="00521A52">
        <w:rPr>
          <w:sz w:val="22"/>
          <w:szCs w:val="22"/>
        </w:rPr>
        <w:t>Выделениевсобытиилиниидействий.Определениемотивовповедения,целейгероев.Выстраиваниелогическойцепочки.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3"/>
        </w:numPr>
        <w:tabs>
          <w:tab w:val="left" w:pos="827"/>
        </w:tabs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Работанадотдельнымиэпизодами.</w:t>
      </w:r>
    </w:p>
    <w:p w:rsidR="00310EA9" w:rsidRPr="00521A52" w:rsidRDefault="00310EA9">
      <w:pPr>
        <w:pStyle w:val="BodyText"/>
        <w:ind w:right="226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Творческие этюдные пробы. Показ и обсуждение. Распределение ролей.Составлениеграфика репетиций.Работанад отдельными сценами.Закреплениемизансценотдельныхэпизодов.Репетиции.Групповая,подгрупповая,индивидуальнаяработа.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3"/>
        </w:numPr>
        <w:tabs>
          <w:tab w:val="left" w:pos="827"/>
        </w:tabs>
        <w:spacing w:before="1"/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Выразительностьречи,мимики,жестов.</w:t>
      </w:r>
    </w:p>
    <w:p w:rsidR="00310EA9" w:rsidRPr="00521A52" w:rsidRDefault="00310EA9">
      <w:pPr>
        <w:pStyle w:val="BodyText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Работанадсозданиемобраза,выразительностьюихарактеромперсонажа.Поисквыразительныхсредствиприемов.Выбормузыкальногооформления.Подборгрима.</w:t>
      </w: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3"/>
        </w:numPr>
        <w:tabs>
          <w:tab w:val="left" w:pos="827"/>
        </w:tabs>
        <w:spacing w:line="321" w:lineRule="exact"/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Изготовлениереквизита,декораций.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Эскизыдекорацийикостюмов.Оформлениесцены.Изготовлениекостюмов,реквизита,декораций.</w:t>
      </w:r>
    </w:p>
    <w:p w:rsidR="00310EA9" w:rsidRPr="00521A52" w:rsidRDefault="00310EA9">
      <w:pPr>
        <w:pStyle w:val="11"/>
        <w:numPr>
          <w:ilvl w:val="1"/>
          <w:numId w:val="13"/>
        </w:numPr>
        <w:tabs>
          <w:tab w:val="left" w:pos="827"/>
        </w:tabs>
        <w:spacing w:before="139"/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Прогонныеигенеральныерепетиции.</w:t>
      </w:r>
    </w:p>
    <w:p w:rsidR="00310EA9" w:rsidRPr="00521A52" w:rsidRDefault="00310EA9">
      <w:pPr>
        <w:pStyle w:val="BodyText"/>
        <w:ind w:right="232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Репетициикактворческийпроцессиколлективнаяработанарезультатсиспользованиемвсех знаний,навыков,технических средствиталанта.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3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Показспектакля.</w:t>
      </w:r>
    </w:p>
    <w:p w:rsidR="00310EA9" w:rsidRPr="00521A52" w:rsidRDefault="00310EA9">
      <w:pPr>
        <w:pStyle w:val="BodyText"/>
        <w:ind w:right="227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Премьера.Показспектаклязрителю(младшимшкольникам,одноклассникам,родителям(законнымпредставителямнесовершеннолетнего</w:t>
      </w:r>
      <w:r>
        <w:rPr>
          <w:sz w:val="22"/>
          <w:szCs w:val="22"/>
        </w:rPr>
        <w:t>учащегося)</w:t>
      </w:r>
      <w:r w:rsidRPr="00521A52">
        <w:rPr>
          <w:sz w:val="22"/>
          <w:szCs w:val="22"/>
        </w:rPr>
        <w:t>).Творческиевстречисозрителем.Анализпоказаспектакля.Оформлениеальбома «Наш Театр».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4"/>
        </w:numPr>
        <w:tabs>
          <w:tab w:val="left" w:pos="615"/>
        </w:tabs>
        <w:ind w:hanging="282"/>
        <w:rPr>
          <w:sz w:val="22"/>
          <w:szCs w:val="22"/>
        </w:rPr>
      </w:pPr>
      <w:r w:rsidRPr="00521A52">
        <w:rPr>
          <w:sz w:val="22"/>
          <w:szCs w:val="22"/>
        </w:rPr>
        <w:t>Итоговоезанятие.</w:t>
      </w:r>
    </w:p>
    <w:p w:rsidR="00310EA9" w:rsidRPr="00521A52" w:rsidRDefault="00310EA9">
      <w:pPr>
        <w:pStyle w:val="BodyText"/>
        <w:ind w:right="229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Подведение итогов обучения. Творческие задания: Викторина о театре,тестназнаниеспециальнойтерминологии,творческиезаданияпоречи,ритмопластикеиактерскомумастерству.Лучшиетворческиеработызагод.Награждение.</w:t>
      </w:r>
    </w:p>
    <w:p w:rsidR="00310EA9" w:rsidRPr="00521A52" w:rsidRDefault="00310EA9">
      <w:pPr>
        <w:pStyle w:val="BodyText"/>
        <w:spacing w:before="7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4"/>
        </w:numPr>
        <w:tabs>
          <w:tab w:val="left" w:pos="615"/>
        </w:tabs>
        <w:spacing w:line="240" w:lineRule="auto"/>
        <w:ind w:hanging="282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Умныеканикулы</w:t>
      </w:r>
    </w:p>
    <w:p w:rsidR="00310EA9" w:rsidRPr="00521A52" w:rsidRDefault="00310EA9" w:rsidP="00601AF3">
      <w:pPr>
        <w:pStyle w:val="ListParagraph"/>
        <w:tabs>
          <w:tab w:val="left" w:pos="950"/>
        </w:tabs>
        <w:spacing w:before="2"/>
        <w:ind w:right="247" w:hanging="345"/>
      </w:pPr>
      <w:r w:rsidRPr="00521A52">
        <w:t>Театрализованнаяпрограмма«Светофорчик».Организацияипроведениемероприятияпоправиламдорожногодвижения.</w:t>
      </w:r>
    </w:p>
    <w:p w:rsidR="00310EA9" w:rsidRPr="00521A52" w:rsidRDefault="00310EA9" w:rsidP="00601AF3">
      <w:pPr>
        <w:pStyle w:val="ListParagraph"/>
        <w:numPr>
          <w:ilvl w:val="1"/>
          <w:numId w:val="14"/>
        </w:numPr>
        <w:tabs>
          <w:tab w:val="left" w:pos="936"/>
        </w:tabs>
        <w:ind w:right="246" w:hanging="345"/>
      </w:pPr>
      <w:r w:rsidRPr="00521A52">
        <w:t>Театрализоваяпрограмма«Киндерсюрприз».Организацияипроведениямероприятиятомчемуучат вшколе.</w:t>
      </w:r>
    </w:p>
    <w:p w:rsidR="00310EA9" w:rsidRPr="00521A52" w:rsidRDefault="00310EA9" w:rsidP="00601AF3">
      <w:pPr>
        <w:pStyle w:val="ListParagraph"/>
        <w:numPr>
          <w:ilvl w:val="1"/>
          <w:numId w:val="14"/>
        </w:numPr>
        <w:tabs>
          <w:tab w:val="left" w:pos="929"/>
        </w:tabs>
        <w:ind w:right="246" w:hanging="345"/>
      </w:pPr>
      <w:r w:rsidRPr="00521A52">
        <w:t>Театрализованнаяпрограмма«Каникуляндия».Организацияипроведениепрограммысиграми и конкурсами.</w:t>
      </w:r>
    </w:p>
    <w:p w:rsidR="00310EA9" w:rsidRPr="00521A52" w:rsidRDefault="00310EA9" w:rsidP="00601AF3">
      <w:pPr>
        <w:pStyle w:val="ListParagraph"/>
        <w:tabs>
          <w:tab w:val="left" w:pos="960"/>
          <w:tab w:val="left" w:pos="3319"/>
          <w:tab w:val="left" w:pos="4812"/>
          <w:tab w:val="left" w:pos="6042"/>
          <w:tab w:val="left" w:pos="6918"/>
          <w:tab w:val="left" w:pos="8668"/>
          <w:tab w:val="left" w:pos="9022"/>
        </w:tabs>
        <w:spacing w:before="1"/>
        <w:ind w:right="227" w:hanging="345"/>
      </w:pPr>
      <w:r>
        <w:t xml:space="preserve">Театрализованная программа </w:t>
      </w:r>
      <w:r w:rsidRPr="00521A52">
        <w:t>«Летний</w:t>
      </w:r>
      <w:r w:rsidRPr="00521A52">
        <w:tab/>
        <w:t>бум».</w:t>
      </w:r>
      <w:r>
        <w:t xml:space="preserve"> Организация и </w:t>
      </w:r>
      <w:r w:rsidRPr="00521A52">
        <w:rPr>
          <w:spacing w:val="-1"/>
        </w:rPr>
        <w:t>проведение</w:t>
      </w:r>
      <w:r w:rsidRPr="00521A52">
        <w:t>познавательнойпрограммы пролето.</w:t>
      </w: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spacing w:before="10"/>
        <w:ind w:left="0"/>
        <w:rPr>
          <w:sz w:val="22"/>
          <w:szCs w:val="22"/>
        </w:rPr>
      </w:pPr>
    </w:p>
    <w:p w:rsidR="00310EA9" w:rsidRPr="00521A52" w:rsidRDefault="00310EA9">
      <w:pPr>
        <w:spacing w:line="321" w:lineRule="exact"/>
        <w:ind w:left="333"/>
        <w:rPr>
          <w:b/>
          <w:bCs/>
        </w:rPr>
      </w:pPr>
      <w:r w:rsidRPr="00521A52">
        <w:rPr>
          <w:b/>
          <w:bCs/>
        </w:rPr>
        <w:t>Кконцупервогогода</w:t>
      </w:r>
      <w:r w:rsidRPr="00521A52">
        <w:t>обученияучащиесябудут</w:t>
      </w:r>
      <w:r w:rsidRPr="00521A52">
        <w:rPr>
          <w:b/>
          <w:bCs/>
        </w:rPr>
        <w:t>знать: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spacing w:line="342" w:lineRule="exact"/>
        <w:ind w:hanging="361"/>
      </w:pPr>
      <w:r w:rsidRPr="00521A52">
        <w:t>Историювозникновениятеатральногоискусства.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spacing w:line="342" w:lineRule="exact"/>
        <w:ind w:hanging="361"/>
      </w:pPr>
      <w:r w:rsidRPr="00521A52">
        <w:t>Театральныетермины: «Афиша»,«Антракт»,«Премьера»,«Сцена»,«Актер»,</w:t>
      </w:r>
    </w:p>
    <w:p w:rsidR="00310EA9" w:rsidRPr="00521A52" w:rsidRDefault="00310EA9">
      <w:pPr>
        <w:pStyle w:val="BodyText"/>
        <w:spacing w:line="321" w:lineRule="exact"/>
        <w:ind w:left="1054"/>
        <w:rPr>
          <w:sz w:val="22"/>
          <w:szCs w:val="22"/>
        </w:rPr>
      </w:pPr>
      <w:r w:rsidRPr="00521A52">
        <w:rPr>
          <w:sz w:val="22"/>
          <w:szCs w:val="22"/>
        </w:rPr>
        <w:t>«Режиссер»,«Бутафор»,«Гример».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  <w:tab w:val="left" w:pos="4054"/>
          <w:tab w:val="left" w:pos="6527"/>
          <w:tab w:val="left" w:pos="8581"/>
        </w:tabs>
        <w:spacing w:before="1"/>
        <w:ind w:right="226"/>
      </w:pPr>
      <w:r w:rsidRPr="00521A52">
        <w:t>Профессиональную</w:t>
      </w:r>
      <w:r w:rsidRPr="00521A52">
        <w:tab/>
        <w:t>терминологию:</w:t>
      </w:r>
      <w:r w:rsidRPr="00521A52">
        <w:tab/>
        <w:t>«действие»,</w:t>
      </w:r>
      <w:r w:rsidRPr="00521A52">
        <w:tab/>
        <w:t>«предлагаемыеобстоятельства»,«событие»,«этюд»,«вес»,«оценка»,«пристройка».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spacing w:line="340" w:lineRule="exact"/>
        <w:ind w:hanging="361"/>
      </w:pPr>
      <w:r w:rsidRPr="00521A52">
        <w:t>Правилазрительскогоэтикета.</w:t>
      </w:r>
    </w:p>
    <w:p w:rsidR="00310EA9" w:rsidRPr="00521A52" w:rsidRDefault="00310EA9">
      <w:pPr>
        <w:pStyle w:val="BodyText"/>
        <w:spacing w:before="1"/>
        <w:ind w:left="0"/>
        <w:rPr>
          <w:sz w:val="22"/>
          <w:szCs w:val="22"/>
        </w:rPr>
      </w:pPr>
    </w:p>
    <w:p w:rsidR="00310EA9" w:rsidRPr="00521A52" w:rsidRDefault="00310EA9">
      <w:pPr>
        <w:spacing w:before="1" w:line="321" w:lineRule="exact"/>
        <w:ind w:left="333"/>
        <w:rPr>
          <w:b/>
          <w:bCs/>
        </w:rPr>
      </w:pPr>
      <w:r w:rsidRPr="00521A52">
        <w:t>Учащиесябудут</w:t>
      </w:r>
      <w:r w:rsidRPr="00521A52">
        <w:rPr>
          <w:b/>
          <w:bCs/>
        </w:rPr>
        <w:t>уметь: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spacing w:line="342" w:lineRule="exact"/>
        <w:ind w:hanging="361"/>
      </w:pPr>
      <w:r w:rsidRPr="00521A52">
        <w:t>Владетьнавыкамиработынадголосом(речевойтренинг).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ind w:right="233"/>
      </w:pPr>
      <w:r w:rsidRPr="00521A52">
        <w:t>Сосредотачиваться навыполнениииндивидуальногозадания,исключаяизполявнимания помехи внешнегомира.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spacing w:line="340" w:lineRule="exact"/>
        <w:ind w:hanging="361"/>
      </w:pPr>
      <w:r w:rsidRPr="00521A52">
        <w:t>Действоватьпопринципу«Явпредлагаемыхобстоятельствах».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ind w:right="232"/>
      </w:pPr>
      <w:r w:rsidRPr="00521A52">
        <w:t>Видетьвозможностьразногоповеденияводнихитехжепредлагаемыхобстоятельствах.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  <w:tab w:val="left" w:pos="2135"/>
          <w:tab w:val="left" w:pos="2495"/>
          <w:tab w:val="left" w:pos="4348"/>
          <w:tab w:val="left" w:pos="6230"/>
          <w:tab w:val="left" w:pos="7688"/>
          <w:tab w:val="left" w:pos="9011"/>
        </w:tabs>
        <w:ind w:right="231"/>
      </w:pPr>
      <w:r w:rsidRPr="00521A52">
        <w:t>Видеть</w:t>
      </w:r>
      <w:r w:rsidRPr="00521A52">
        <w:tab/>
        <w:t>в</w:t>
      </w:r>
      <w:r w:rsidRPr="00521A52">
        <w:tab/>
        <w:t>особенностях</w:t>
      </w:r>
      <w:r w:rsidRPr="00521A52">
        <w:tab/>
        <w:t>бессловесных</w:t>
      </w:r>
      <w:r w:rsidRPr="00521A52">
        <w:tab/>
        <w:t>элементов</w:t>
      </w:r>
      <w:r w:rsidRPr="00521A52">
        <w:tab/>
        <w:t>действий</w:t>
      </w:r>
      <w:r w:rsidRPr="00521A52">
        <w:tab/>
      </w:r>
      <w:r w:rsidRPr="00521A52">
        <w:rPr>
          <w:spacing w:val="-1"/>
        </w:rPr>
        <w:t>проявления</w:t>
      </w:r>
      <w:r w:rsidRPr="00521A52">
        <w:t>определеннойиндивидуальности человека.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spacing w:before="72" w:line="342" w:lineRule="exact"/>
        <w:ind w:hanging="361"/>
      </w:pPr>
      <w:r w:rsidRPr="00521A52">
        <w:t>Определятьзамысел,сценическуюзадачуэтюда.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spacing w:line="342" w:lineRule="exact"/>
        <w:ind w:hanging="361"/>
      </w:pPr>
      <w:r w:rsidRPr="00521A52">
        <w:t>Показатьиндивидуальныйэтюднапредложеннуютему.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ind w:right="233"/>
      </w:pPr>
      <w:r w:rsidRPr="00521A52">
        <w:t>Анализироватьсвоюработунасценическойплощадкеиработусвоихтоварищей.</w:t>
      </w:r>
    </w:p>
    <w:p w:rsidR="00310EA9" w:rsidRPr="00521A52" w:rsidRDefault="00310EA9">
      <w:pPr>
        <w:pStyle w:val="ListParagraph"/>
        <w:numPr>
          <w:ilvl w:val="2"/>
          <w:numId w:val="14"/>
        </w:numPr>
        <w:tabs>
          <w:tab w:val="left" w:pos="1055"/>
        </w:tabs>
        <w:spacing w:line="343" w:lineRule="exact"/>
        <w:ind w:hanging="361"/>
      </w:pPr>
      <w:r w:rsidRPr="00521A52">
        <w:t>Коллективновыполнятьзадания.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spacing w:line="322" w:lineRule="exact"/>
        <w:ind w:left="2030" w:right="1926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Учебно-тематическийплан</w:t>
      </w:r>
    </w:p>
    <w:p w:rsidR="00310EA9" w:rsidRPr="00521A52" w:rsidRDefault="00310EA9">
      <w:pPr>
        <w:pStyle w:val="11"/>
        <w:spacing w:before="2" w:line="322" w:lineRule="exact"/>
        <w:ind w:left="2030" w:right="1926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«Театральноеискусство»,</w:t>
      </w:r>
    </w:p>
    <w:p w:rsidR="00310EA9" w:rsidRPr="00521A52" w:rsidRDefault="00310EA9">
      <w:pPr>
        <w:ind w:left="2030" w:right="1926"/>
        <w:jc w:val="center"/>
        <w:rPr>
          <w:b/>
          <w:bCs/>
        </w:rPr>
      </w:pPr>
      <w:r w:rsidRPr="00521A52">
        <w:rPr>
          <w:b/>
          <w:bCs/>
        </w:rPr>
        <w:t>2годобученияуровень«Базовый»</w:t>
      </w:r>
    </w:p>
    <w:p w:rsidR="00310EA9" w:rsidRPr="00521A52" w:rsidRDefault="00310EA9">
      <w:pPr>
        <w:pStyle w:val="11"/>
        <w:ind w:left="333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Задачи:</w:t>
      </w:r>
    </w:p>
    <w:p w:rsidR="00310EA9" w:rsidRPr="00521A52" w:rsidRDefault="00310EA9">
      <w:pPr>
        <w:spacing w:line="319" w:lineRule="exact"/>
        <w:ind w:left="333"/>
        <w:rPr>
          <w:i/>
          <w:iCs/>
        </w:rPr>
      </w:pPr>
      <w:r w:rsidRPr="00521A52">
        <w:rPr>
          <w:i/>
          <w:iCs/>
        </w:rPr>
        <w:t>Обучающие: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Познакомитьсисториейтеатральногоискусства 18-19веков.</w:t>
      </w:r>
    </w:p>
    <w:p w:rsidR="00310EA9" w:rsidRPr="00521A52" w:rsidRDefault="00310EA9">
      <w:pPr>
        <w:pStyle w:val="BodyText"/>
        <w:tabs>
          <w:tab w:val="left" w:pos="3366"/>
        </w:tabs>
        <w:spacing w:line="242" w:lineRule="auto"/>
        <w:ind w:right="458"/>
        <w:rPr>
          <w:sz w:val="22"/>
          <w:szCs w:val="22"/>
        </w:rPr>
      </w:pPr>
      <w:r w:rsidRPr="00521A52">
        <w:rPr>
          <w:sz w:val="22"/>
          <w:szCs w:val="22"/>
        </w:rPr>
        <w:t>Помочьвовладении</w:t>
      </w:r>
      <w:r w:rsidRPr="00521A52">
        <w:rPr>
          <w:sz w:val="22"/>
          <w:szCs w:val="22"/>
        </w:rPr>
        <w:tab/>
        <w:t>теоретическимизнаниями,практическимиумениямиинавыкамивобластитеатральной деятельности.</w:t>
      </w:r>
    </w:p>
    <w:p w:rsidR="00310EA9" w:rsidRPr="00521A52" w:rsidRDefault="00310EA9">
      <w:pPr>
        <w:spacing w:line="317" w:lineRule="exact"/>
        <w:ind w:left="403"/>
        <w:rPr>
          <w:i/>
          <w:iCs/>
        </w:rPr>
      </w:pPr>
      <w:r w:rsidRPr="00521A52">
        <w:rPr>
          <w:i/>
          <w:iCs/>
        </w:rPr>
        <w:t>Воспитательные: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Приобщитькдуховнымикультурнымценностяммировойкультуры,кискусству.Воспитатьэстетический вкус.</w:t>
      </w:r>
    </w:p>
    <w:p w:rsidR="00310EA9" w:rsidRPr="00521A52" w:rsidRDefault="00310EA9">
      <w:pPr>
        <w:pStyle w:val="BodyText"/>
        <w:tabs>
          <w:tab w:val="left" w:pos="2311"/>
          <w:tab w:val="left" w:pos="2669"/>
          <w:tab w:val="left" w:pos="4052"/>
          <w:tab w:val="left" w:pos="5879"/>
          <w:tab w:val="left" w:pos="7411"/>
          <w:tab w:val="left" w:pos="7761"/>
          <w:tab w:val="left" w:pos="9716"/>
        </w:tabs>
        <w:ind w:right="230"/>
        <w:rPr>
          <w:sz w:val="22"/>
          <w:szCs w:val="22"/>
        </w:rPr>
      </w:pPr>
      <w:r>
        <w:rPr>
          <w:sz w:val="22"/>
          <w:szCs w:val="22"/>
        </w:rPr>
        <w:t xml:space="preserve">Сформировать у учащихся нравственное отношение к окружающему </w:t>
      </w:r>
      <w:r w:rsidRPr="00521A52">
        <w:rPr>
          <w:spacing w:val="-1"/>
          <w:sz w:val="22"/>
          <w:szCs w:val="22"/>
        </w:rPr>
        <w:t>миру,</w:t>
      </w:r>
      <w:r w:rsidRPr="00521A52">
        <w:rPr>
          <w:sz w:val="22"/>
          <w:szCs w:val="22"/>
        </w:rPr>
        <w:t>нравственныекачества личности.</w:t>
      </w:r>
    </w:p>
    <w:p w:rsidR="00310EA9" w:rsidRPr="00521A52" w:rsidRDefault="00310EA9">
      <w:pPr>
        <w:pStyle w:val="BodyText"/>
        <w:spacing w:line="321" w:lineRule="exact"/>
        <w:rPr>
          <w:sz w:val="22"/>
          <w:szCs w:val="22"/>
        </w:rPr>
      </w:pPr>
      <w:r w:rsidRPr="00521A52">
        <w:rPr>
          <w:sz w:val="22"/>
          <w:szCs w:val="22"/>
        </w:rPr>
        <w:t>Сформироватьадекватнуюоценкуокружающих,самооценку,уверенностьвсебе.</w:t>
      </w:r>
    </w:p>
    <w:p w:rsidR="00310EA9" w:rsidRPr="00521A52" w:rsidRDefault="00310EA9">
      <w:pPr>
        <w:spacing w:before="1" w:line="322" w:lineRule="exact"/>
        <w:ind w:left="333"/>
        <w:rPr>
          <w:i/>
          <w:iCs/>
        </w:rPr>
      </w:pPr>
      <w:r w:rsidRPr="00521A52">
        <w:rPr>
          <w:i/>
          <w:iCs/>
        </w:rPr>
        <w:t>Развивающие: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Развитьпознавательныепроцессы:внимание,воображение,память,образноеилогическоемышление.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Развитьречевыехарактеристикиголоса:правильноедыхание,артикуляцию,силуголоса; мышечную свободу;фантазию,пластику.</w:t>
      </w:r>
    </w:p>
    <w:p w:rsidR="00310EA9" w:rsidRPr="00521A52" w:rsidRDefault="00310EA9">
      <w:pPr>
        <w:pStyle w:val="BodyText"/>
        <w:spacing w:line="321" w:lineRule="exact"/>
        <w:rPr>
          <w:sz w:val="22"/>
          <w:szCs w:val="22"/>
        </w:rPr>
      </w:pPr>
      <w:r w:rsidRPr="00521A52">
        <w:rPr>
          <w:sz w:val="22"/>
          <w:szCs w:val="22"/>
        </w:rPr>
        <w:t>Развитьтворческиеиорганизаторскиеспособности.</w:t>
      </w:r>
    </w:p>
    <w:p w:rsidR="00310EA9" w:rsidRPr="00521A52" w:rsidRDefault="00310EA9">
      <w:pPr>
        <w:pStyle w:val="BodyText"/>
        <w:spacing w:before="1"/>
        <w:rPr>
          <w:sz w:val="22"/>
          <w:szCs w:val="22"/>
        </w:rPr>
      </w:pPr>
      <w:r w:rsidRPr="00521A52">
        <w:rPr>
          <w:sz w:val="22"/>
          <w:szCs w:val="22"/>
        </w:rPr>
        <w:t>Активизироватьпознавательныеинтересы,самостоятельностьмышления.</w:t>
      </w:r>
    </w:p>
    <w:p w:rsidR="00310EA9" w:rsidRPr="00521A52" w:rsidRDefault="00310EA9">
      <w:pPr>
        <w:pStyle w:val="BodyText"/>
        <w:spacing w:before="6" w:after="1"/>
        <w:ind w:left="0"/>
        <w:rPr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3"/>
        <w:gridCol w:w="2989"/>
        <w:gridCol w:w="1601"/>
        <w:gridCol w:w="1148"/>
        <w:gridCol w:w="1380"/>
        <w:gridCol w:w="2381"/>
      </w:tblGrid>
      <w:tr w:rsidR="00310EA9" w:rsidRPr="00521A52">
        <w:trPr>
          <w:trHeight w:val="460"/>
        </w:trPr>
        <w:tc>
          <w:tcPr>
            <w:tcW w:w="783" w:type="dxa"/>
          </w:tcPr>
          <w:p w:rsidR="00310EA9" w:rsidRPr="00A747A1" w:rsidRDefault="00310EA9" w:rsidP="00A747A1">
            <w:pPr>
              <w:pStyle w:val="TableParagraph"/>
              <w:spacing w:line="230" w:lineRule="exact"/>
              <w:ind w:left="225" w:right="197" w:firstLine="64"/>
              <w:rPr>
                <w:b/>
                <w:bCs/>
              </w:rPr>
            </w:pPr>
            <w:r w:rsidRPr="00A747A1">
              <w:rPr>
                <w:b/>
                <w:bCs/>
              </w:rPr>
              <w:t>№п.п.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228" w:lineRule="exact"/>
              <w:ind w:left="400"/>
              <w:rPr>
                <w:b/>
                <w:bCs/>
              </w:rPr>
            </w:pPr>
            <w:r w:rsidRPr="00A747A1">
              <w:rPr>
                <w:b/>
                <w:bCs/>
              </w:rPr>
              <w:t>Названиераздела,темы</w:t>
            </w:r>
          </w:p>
        </w:tc>
        <w:tc>
          <w:tcPr>
            <w:tcW w:w="4129" w:type="dxa"/>
            <w:gridSpan w:val="3"/>
          </w:tcPr>
          <w:p w:rsidR="00310EA9" w:rsidRPr="00A747A1" w:rsidRDefault="00310EA9" w:rsidP="00A747A1">
            <w:pPr>
              <w:pStyle w:val="TableParagraph"/>
              <w:spacing w:line="228" w:lineRule="exact"/>
              <w:ind w:left="1247"/>
              <w:rPr>
                <w:b/>
                <w:bCs/>
              </w:rPr>
            </w:pPr>
            <w:r w:rsidRPr="00A747A1">
              <w:rPr>
                <w:b/>
                <w:bCs/>
              </w:rPr>
              <w:t>Количествочасов</w:t>
            </w:r>
          </w:p>
        </w:tc>
        <w:tc>
          <w:tcPr>
            <w:tcW w:w="2381" w:type="dxa"/>
          </w:tcPr>
          <w:p w:rsidR="00310EA9" w:rsidRPr="00A747A1" w:rsidRDefault="00310EA9" w:rsidP="00A747A1">
            <w:pPr>
              <w:pStyle w:val="TableParagraph"/>
              <w:spacing w:line="230" w:lineRule="exact"/>
              <w:ind w:left="757" w:right="209" w:hanging="524"/>
              <w:rPr>
                <w:b/>
                <w:bCs/>
              </w:rPr>
            </w:pPr>
            <w:r w:rsidRPr="00A747A1">
              <w:rPr>
                <w:b/>
                <w:bCs/>
              </w:rPr>
              <w:t>Формы аттестации иконтроля</w:t>
            </w:r>
          </w:p>
        </w:tc>
      </w:tr>
      <w:tr w:rsidR="00310EA9" w:rsidRPr="00521A52">
        <w:trPr>
          <w:trHeight w:val="230"/>
        </w:trPr>
        <w:tc>
          <w:tcPr>
            <w:tcW w:w="783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989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537" w:right="536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всего</w:t>
            </w:r>
          </w:p>
        </w:tc>
        <w:tc>
          <w:tcPr>
            <w:tcW w:w="1148" w:type="dxa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260"/>
              <w:rPr>
                <w:b/>
                <w:bCs/>
              </w:rPr>
            </w:pPr>
            <w:r w:rsidRPr="00A747A1">
              <w:rPr>
                <w:b/>
                <w:bCs/>
              </w:rPr>
              <w:t>теория</w:t>
            </w: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253"/>
              <w:rPr>
                <w:b/>
                <w:bCs/>
              </w:rPr>
            </w:pPr>
            <w:r w:rsidRPr="00A747A1">
              <w:rPr>
                <w:b/>
                <w:bCs/>
              </w:rPr>
              <w:t>практика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321"/>
        </w:trPr>
        <w:tc>
          <w:tcPr>
            <w:tcW w:w="10282" w:type="dxa"/>
            <w:gridSpan w:val="6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3799" w:right="3793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Второйгодобучения</w:t>
            </w:r>
          </w:p>
        </w:tc>
      </w:tr>
      <w:tr w:rsidR="00310EA9" w:rsidRPr="00521A52">
        <w:trPr>
          <w:trHeight w:val="551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1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Вводное занятие.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84" w:right="79"/>
              <w:jc w:val="center"/>
            </w:pPr>
            <w:r w:rsidRPr="00521A52">
              <w:t>Игра,этюдные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87" w:right="77"/>
              <w:jc w:val="center"/>
            </w:pPr>
            <w:r w:rsidRPr="00521A52">
              <w:t>показы.</w:t>
            </w:r>
          </w:p>
        </w:tc>
      </w:tr>
      <w:tr w:rsidR="00310EA9" w:rsidRPr="00521A52">
        <w:trPr>
          <w:trHeight w:val="645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22" w:lineRule="exact"/>
              <w:ind w:left="107" w:right="96" w:firstLine="69"/>
              <w:rPr>
                <w:b/>
                <w:bCs/>
              </w:rPr>
            </w:pPr>
            <w:r w:rsidRPr="00A747A1">
              <w:rPr>
                <w:b/>
                <w:bCs/>
              </w:rPr>
              <w:t>Основы театральнойкультуры.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15</w:t>
            </w:r>
          </w:p>
        </w:tc>
        <w:tc>
          <w:tcPr>
            <w:tcW w:w="1148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4"/>
              <w:rPr>
                <w:b/>
                <w:bCs/>
              </w:rPr>
            </w:pPr>
            <w:r w:rsidRPr="00A747A1">
              <w:rPr>
                <w:b/>
                <w:bCs/>
              </w:rPr>
              <w:t>4</w:t>
            </w: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11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643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2.1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Видытеатрального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7"/>
            </w:pPr>
            <w:r w:rsidRPr="00521A52">
              <w:t>искусства.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2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87" w:right="79"/>
              <w:jc w:val="center"/>
            </w:pPr>
            <w:r w:rsidRPr="00521A52">
              <w:t>Проект(презентация)</w:t>
            </w:r>
          </w:p>
        </w:tc>
      </w:tr>
      <w:tr w:rsidR="00310EA9" w:rsidRPr="00521A52">
        <w:trPr>
          <w:trHeight w:val="645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2.2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Театральное</w:t>
            </w:r>
          </w:p>
          <w:p w:rsidR="00310EA9" w:rsidRPr="00521A52" w:rsidRDefault="00310EA9" w:rsidP="00A747A1">
            <w:pPr>
              <w:pStyle w:val="TableParagraph"/>
              <w:spacing w:line="311" w:lineRule="exact"/>
              <w:ind w:left="107"/>
            </w:pPr>
            <w:r w:rsidRPr="00521A52">
              <w:t>закулисье.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2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85" w:right="79"/>
              <w:jc w:val="center"/>
            </w:pPr>
            <w:r w:rsidRPr="00521A52">
              <w:t>Творческоезадание</w:t>
            </w:r>
          </w:p>
        </w:tc>
      </w:tr>
      <w:tr w:rsidR="00310EA9" w:rsidRPr="00521A52">
        <w:trPr>
          <w:trHeight w:val="1103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2.3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Театризритель.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2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ind w:left="176" w:right="169" w:firstLine="1"/>
              <w:jc w:val="center"/>
            </w:pPr>
            <w:r w:rsidRPr="00521A52">
              <w:t>Проблемныеситуации«Этикетвтеатре»,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84" w:right="79"/>
              <w:jc w:val="center"/>
            </w:pPr>
            <w:r w:rsidRPr="00521A52">
              <w:t>тестирование.</w:t>
            </w:r>
          </w:p>
        </w:tc>
      </w:tr>
      <w:tr w:rsidR="00310EA9" w:rsidRPr="00521A52">
        <w:trPr>
          <w:trHeight w:val="321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2.4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Историярусского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6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6"/>
            </w:pPr>
            <w:r w:rsidRPr="00521A52">
              <w:t>5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86" w:right="79"/>
              <w:jc w:val="center"/>
            </w:pPr>
            <w:r w:rsidRPr="00521A52">
              <w:t>Проект.</w:t>
            </w:r>
          </w:p>
        </w:tc>
      </w:tr>
      <w:tr w:rsidR="00310EA9" w:rsidRPr="00521A52">
        <w:trPr>
          <w:trHeight w:val="321"/>
        </w:trPr>
        <w:tc>
          <w:tcPr>
            <w:tcW w:w="783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театра18 -19в.</w:t>
            </w:r>
          </w:p>
        </w:tc>
        <w:tc>
          <w:tcPr>
            <w:tcW w:w="160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645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22" w:lineRule="exact"/>
              <w:ind w:left="107" w:right="295"/>
              <w:rPr>
                <w:b/>
                <w:bCs/>
              </w:rPr>
            </w:pPr>
            <w:r w:rsidRPr="00A747A1">
              <w:rPr>
                <w:b/>
                <w:bCs/>
              </w:rPr>
              <w:t>Техника и культураречи.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48</w:t>
            </w:r>
          </w:p>
        </w:tc>
        <w:tc>
          <w:tcPr>
            <w:tcW w:w="1148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4"/>
              <w:rPr>
                <w:b/>
                <w:bCs/>
              </w:rPr>
            </w:pPr>
            <w:r w:rsidRPr="00A747A1">
              <w:rPr>
                <w:b/>
                <w:bCs/>
              </w:rPr>
              <w:t>4</w:t>
            </w: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44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551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3.1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Речевойтренинг.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21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2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19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498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536"/>
            </w:pPr>
            <w:r w:rsidRPr="00521A52">
              <w:t>упражнения.</w:t>
            </w:r>
          </w:p>
        </w:tc>
      </w:tr>
      <w:tr w:rsidR="00310EA9" w:rsidRPr="00521A52">
        <w:trPr>
          <w:trHeight w:val="1288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3.2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ind w:left="107" w:right="818"/>
            </w:pPr>
            <w:r w:rsidRPr="00521A52">
              <w:t>Работа надлитературно-</w:t>
            </w:r>
          </w:p>
          <w:p w:rsidR="00310EA9" w:rsidRPr="00521A52" w:rsidRDefault="00310EA9" w:rsidP="00A747A1">
            <w:pPr>
              <w:pStyle w:val="TableParagraph"/>
              <w:spacing w:line="322" w:lineRule="exact"/>
              <w:ind w:left="107" w:right="803"/>
            </w:pPr>
            <w:r w:rsidRPr="00521A52">
              <w:t>художественнымпроизведением.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21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2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19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ind w:left="85" w:right="79"/>
              <w:jc w:val="center"/>
            </w:pPr>
            <w:r w:rsidRPr="00521A52">
              <w:t>Конкурсчтецов(басня,стихотворение,проза).</w:t>
            </w:r>
          </w:p>
        </w:tc>
      </w:tr>
      <w:tr w:rsidR="00310EA9" w:rsidRPr="00521A52">
        <w:trPr>
          <w:trHeight w:val="321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4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Ритмопластика.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27</w:t>
            </w:r>
          </w:p>
        </w:tc>
        <w:tc>
          <w:tcPr>
            <w:tcW w:w="1148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4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25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551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4.1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Пластическийтренинг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9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9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498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536"/>
            </w:pPr>
            <w:r w:rsidRPr="00521A52">
              <w:t>упражнения.</w:t>
            </w:r>
          </w:p>
        </w:tc>
      </w:tr>
      <w:tr w:rsidR="00310EA9" w:rsidRPr="00521A52">
        <w:trPr>
          <w:trHeight w:val="828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4.2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ind w:left="107" w:right="436"/>
            </w:pPr>
            <w:r w:rsidRPr="00521A52">
              <w:t>Пластический образперсонажа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9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8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right="122"/>
              <w:jc w:val="right"/>
            </w:pPr>
            <w:r w:rsidRPr="00521A52">
              <w:t>Этюдныезарисовки.</w:t>
            </w:r>
          </w:p>
        </w:tc>
      </w:tr>
      <w:tr w:rsidR="00310EA9" w:rsidRPr="00521A52">
        <w:trPr>
          <w:trHeight w:val="966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4.3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ind w:left="107" w:right="1179"/>
            </w:pPr>
            <w:r w:rsidRPr="00521A52">
              <w:t>Элементытанцевальных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7"/>
            </w:pPr>
            <w:r w:rsidRPr="00521A52">
              <w:t>движений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9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8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ind w:left="824" w:right="445" w:hanging="368"/>
            </w:pPr>
            <w:r w:rsidRPr="00A747A1">
              <w:rPr>
                <w:spacing w:val="-1"/>
              </w:rPr>
              <w:t>Танцевальные</w:t>
            </w:r>
            <w:r w:rsidRPr="00521A52">
              <w:t>этюды.</w:t>
            </w:r>
          </w:p>
        </w:tc>
      </w:tr>
      <w:tr w:rsidR="00310EA9" w:rsidRPr="00521A52">
        <w:trPr>
          <w:trHeight w:val="642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22" w:lineRule="exact"/>
              <w:ind w:left="107" w:right="1356"/>
              <w:rPr>
                <w:b/>
                <w:bCs/>
              </w:rPr>
            </w:pPr>
            <w:r w:rsidRPr="00A747A1">
              <w:rPr>
                <w:b/>
                <w:bCs/>
              </w:rPr>
              <w:t>Актерскоемастерство.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51</w:t>
            </w:r>
          </w:p>
        </w:tc>
        <w:tc>
          <w:tcPr>
            <w:tcW w:w="1148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4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48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965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7"/>
            </w:pPr>
            <w:r w:rsidRPr="00521A52">
              <w:t>5.1.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242" w:lineRule="auto"/>
              <w:ind w:left="107" w:right="1238" w:firstLine="69"/>
            </w:pPr>
            <w:r w:rsidRPr="00521A52">
              <w:t>Организациявнимания,</w:t>
            </w:r>
          </w:p>
          <w:p w:rsidR="00310EA9" w:rsidRPr="00521A52" w:rsidRDefault="00310EA9" w:rsidP="00A747A1">
            <w:pPr>
              <w:pStyle w:val="TableParagraph"/>
              <w:spacing w:line="304" w:lineRule="exact"/>
              <w:ind w:left="107"/>
            </w:pPr>
            <w:r w:rsidRPr="00521A52">
              <w:t>воображения,памяти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7"/>
            </w:pPr>
            <w:r w:rsidRPr="00521A52">
              <w:t>12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6"/>
            </w:pPr>
            <w:r w:rsidRPr="00521A52">
              <w:t>11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right="189"/>
              <w:jc w:val="right"/>
            </w:pPr>
            <w:r w:rsidRPr="00521A52">
              <w:t>Упражнения,игры.</w:t>
            </w:r>
          </w:p>
        </w:tc>
      </w:tr>
      <w:tr w:rsidR="00310EA9" w:rsidRPr="00521A52">
        <w:trPr>
          <w:trHeight w:val="551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5.2.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Сценическоедействие.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18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17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83" w:right="79"/>
              <w:jc w:val="center"/>
            </w:pPr>
            <w:r w:rsidRPr="00521A52">
              <w:t>Упражненияи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87" w:right="79"/>
              <w:jc w:val="center"/>
            </w:pPr>
            <w:r>
              <w:t>этюды.</w:t>
            </w:r>
          </w:p>
        </w:tc>
      </w:tr>
      <w:tr w:rsidR="00310EA9" w:rsidRPr="00521A52">
        <w:trPr>
          <w:trHeight w:val="645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5.3.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Творческая</w:t>
            </w:r>
          </w:p>
          <w:p w:rsidR="00310EA9" w:rsidRPr="00521A52" w:rsidRDefault="00310EA9" w:rsidP="00A747A1">
            <w:pPr>
              <w:pStyle w:val="TableParagraph"/>
              <w:spacing w:line="311" w:lineRule="exact"/>
              <w:ind w:left="107"/>
            </w:pPr>
            <w:r w:rsidRPr="00521A52">
              <w:t>мастерская.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21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1</w:t>
            </w: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20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ind w:left="637" w:right="180" w:hanging="447"/>
            </w:pPr>
            <w:r w:rsidRPr="00A747A1">
              <w:rPr>
                <w:spacing w:val="-1"/>
              </w:rPr>
              <w:t>Конкурсно-игровая</w:t>
            </w:r>
            <w:r w:rsidRPr="00521A52">
              <w:t>программа</w:t>
            </w:r>
          </w:p>
        </w:tc>
      </w:tr>
      <w:tr w:rsidR="00310EA9" w:rsidRPr="00521A52">
        <w:trPr>
          <w:trHeight w:val="642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22" w:lineRule="exact"/>
              <w:ind w:left="107" w:right="309"/>
              <w:rPr>
                <w:b/>
                <w:bCs/>
              </w:rPr>
            </w:pPr>
            <w:r w:rsidRPr="00A747A1">
              <w:rPr>
                <w:b/>
                <w:bCs/>
              </w:rPr>
              <w:t>Работа над пьесой испектаклем.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57</w:t>
            </w:r>
          </w:p>
        </w:tc>
        <w:tc>
          <w:tcPr>
            <w:tcW w:w="1148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4"/>
              <w:rPr>
                <w:b/>
                <w:bCs/>
              </w:rPr>
            </w:pPr>
            <w:r w:rsidRPr="00A747A1">
              <w:rPr>
                <w:b/>
                <w:bCs/>
              </w:rPr>
              <w:t>6</w:t>
            </w: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51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550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7"/>
            </w:pPr>
            <w:r w:rsidRPr="00521A52">
              <w:t>6.1.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7"/>
            </w:pPr>
            <w:r w:rsidRPr="00521A52">
              <w:t>Выборпьесы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4"/>
            </w:pPr>
            <w:r w:rsidRPr="00521A52">
              <w:t>3</w:t>
            </w:r>
          </w:p>
        </w:tc>
        <w:tc>
          <w:tcPr>
            <w:tcW w:w="138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392"/>
            </w:pPr>
            <w:r w:rsidRPr="00521A52">
              <w:t>Рассказ «Роман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469"/>
            </w:pPr>
            <w:r w:rsidRPr="00521A52">
              <w:t>жизнигероя».</w:t>
            </w:r>
          </w:p>
        </w:tc>
      </w:tr>
      <w:tr w:rsidR="00310EA9" w:rsidRPr="00521A52">
        <w:trPr>
          <w:trHeight w:val="645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6.2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Анализпьесыпо</w:t>
            </w:r>
          </w:p>
          <w:p w:rsidR="00310EA9" w:rsidRPr="00521A52" w:rsidRDefault="00310EA9" w:rsidP="00A747A1">
            <w:pPr>
              <w:pStyle w:val="TableParagraph"/>
              <w:spacing w:line="311" w:lineRule="exact"/>
              <w:ind w:left="107"/>
            </w:pPr>
            <w:r w:rsidRPr="00521A52">
              <w:t>событиям.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4"/>
            </w:pPr>
            <w:r w:rsidRPr="00521A52">
              <w:t>3</w:t>
            </w:r>
          </w:p>
        </w:tc>
        <w:tc>
          <w:tcPr>
            <w:tcW w:w="138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87" w:right="79"/>
              <w:jc w:val="center"/>
            </w:pPr>
            <w:r w:rsidRPr="00521A52">
              <w:t>Упражнение</w:t>
            </w:r>
          </w:p>
          <w:p w:rsidR="00310EA9" w:rsidRPr="00521A52" w:rsidRDefault="00310EA9" w:rsidP="00A747A1">
            <w:pPr>
              <w:pStyle w:val="TableParagraph"/>
              <w:ind w:left="79" w:right="79"/>
              <w:jc w:val="center"/>
            </w:pPr>
            <w:r w:rsidRPr="00521A52">
              <w:t>«Событийныйряд».</w:t>
            </w:r>
          </w:p>
        </w:tc>
      </w:tr>
      <w:tr w:rsidR="00310EA9" w:rsidRPr="00521A52">
        <w:trPr>
          <w:trHeight w:val="964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6.3.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tabs>
                <w:tab w:val="left" w:pos="2463"/>
              </w:tabs>
              <w:spacing w:line="315" w:lineRule="exact"/>
              <w:ind w:left="107"/>
            </w:pPr>
            <w:r w:rsidRPr="00521A52">
              <w:t>Работа</w:t>
            </w:r>
            <w:r w:rsidRPr="00521A52">
              <w:tab/>
              <w:t>над</w:t>
            </w:r>
          </w:p>
          <w:p w:rsidR="00310EA9" w:rsidRPr="00521A52" w:rsidRDefault="00310EA9" w:rsidP="00A747A1">
            <w:pPr>
              <w:pStyle w:val="TableParagraph"/>
              <w:spacing w:line="322" w:lineRule="exact"/>
              <w:ind w:left="107" w:right="1390"/>
            </w:pPr>
            <w:r w:rsidRPr="00521A52">
              <w:t>отдельнымиэпизодами.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21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21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right="128"/>
              <w:jc w:val="right"/>
            </w:pPr>
            <w:r w:rsidRPr="00521A52">
              <w:t>Сценыизспектакля.</w:t>
            </w:r>
          </w:p>
        </w:tc>
      </w:tr>
      <w:tr w:rsidR="00310EA9" w:rsidRPr="00521A52">
        <w:trPr>
          <w:trHeight w:val="645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6.4.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Выразительность</w:t>
            </w:r>
          </w:p>
          <w:p w:rsidR="00310EA9" w:rsidRPr="00521A52" w:rsidRDefault="00310EA9" w:rsidP="00A747A1">
            <w:pPr>
              <w:pStyle w:val="TableParagraph"/>
              <w:spacing w:before="2" w:line="308" w:lineRule="exact"/>
              <w:ind w:left="107"/>
            </w:pPr>
            <w:r w:rsidRPr="00521A52">
              <w:t>речи,мимики,жестов.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6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512"/>
            </w:pPr>
            <w:r w:rsidRPr="00521A52">
              <w:t>Наблюдение.</w:t>
            </w:r>
          </w:p>
        </w:tc>
      </w:tr>
      <w:tr w:rsidR="00310EA9" w:rsidRPr="00521A52">
        <w:trPr>
          <w:trHeight w:val="642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6.5.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Закрепление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7"/>
            </w:pPr>
            <w:r w:rsidRPr="00521A52">
              <w:t>мизансцен.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right="137"/>
              <w:jc w:val="right"/>
            </w:pPr>
            <w:r w:rsidRPr="00521A52">
              <w:t>Творческоезадание.</w:t>
            </w:r>
          </w:p>
        </w:tc>
      </w:tr>
      <w:tr w:rsidR="00310EA9" w:rsidRPr="00521A52">
        <w:trPr>
          <w:trHeight w:val="645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6.6.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Изготовление</w:t>
            </w:r>
          </w:p>
          <w:p w:rsidR="00310EA9" w:rsidRPr="00521A52" w:rsidRDefault="00310EA9" w:rsidP="00A747A1">
            <w:pPr>
              <w:pStyle w:val="TableParagraph"/>
              <w:spacing w:before="2" w:line="308" w:lineRule="exact"/>
              <w:ind w:left="107"/>
            </w:pPr>
            <w:r w:rsidRPr="00521A52">
              <w:t>реквизита,декораций.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9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9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right="137"/>
              <w:jc w:val="right"/>
            </w:pPr>
            <w:r w:rsidRPr="00521A52">
              <w:t>Творческоезадание.</w:t>
            </w:r>
          </w:p>
        </w:tc>
      </w:tr>
      <w:tr w:rsidR="00310EA9" w:rsidRPr="00521A52">
        <w:trPr>
          <w:trHeight w:val="964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6.7.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ind w:left="107" w:right="1283"/>
            </w:pPr>
            <w:r w:rsidRPr="00521A52">
              <w:t>Прогонные игенеральные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7"/>
            </w:pPr>
            <w:r w:rsidRPr="00521A52">
              <w:t>репетиции.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9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9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83" w:right="79"/>
              <w:jc w:val="center"/>
            </w:pPr>
            <w:r w:rsidRPr="00521A52">
              <w:t>Аудиои</w:t>
            </w:r>
          </w:p>
          <w:p w:rsidR="00310EA9" w:rsidRPr="00521A52" w:rsidRDefault="00310EA9" w:rsidP="00A747A1">
            <w:pPr>
              <w:pStyle w:val="TableParagraph"/>
              <w:ind w:left="87" w:right="79"/>
              <w:jc w:val="center"/>
            </w:pPr>
            <w:r w:rsidRPr="00521A52">
              <w:t>видеозаписьработ.</w:t>
            </w:r>
          </w:p>
        </w:tc>
      </w:tr>
      <w:tr w:rsidR="00310EA9" w:rsidRPr="00521A52">
        <w:trPr>
          <w:trHeight w:val="323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7"/>
            </w:pPr>
            <w:r w:rsidRPr="00521A52">
              <w:t>6.8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7"/>
            </w:pPr>
            <w:r w:rsidRPr="00521A52">
              <w:t>Показспектакля.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6"/>
            </w:pPr>
            <w:r w:rsidRPr="00521A52">
              <w:t>3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315"/>
            </w:pPr>
            <w:r w:rsidRPr="00521A52">
              <w:t>Показспектакля.</w:t>
            </w:r>
          </w:p>
        </w:tc>
      </w:tr>
      <w:tr w:rsidR="00310EA9" w:rsidRPr="00521A52">
        <w:trPr>
          <w:trHeight w:val="321"/>
        </w:trPr>
        <w:tc>
          <w:tcPr>
            <w:tcW w:w="783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7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Итоговоезанятие.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321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02" w:lineRule="exact"/>
              <w:ind w:left="107"/>
            </w:pPr>
            <w:r w:rsidRPr="00521A52">
              <w:t>8.</w:t>
            </w: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02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Умныеканикулы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02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8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02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8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1382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7"/>
            </w:pPr>
            <w:r w:rsidRPr="00521A52">
              <w:t>8.1.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ind w:left="107" w:right="696"/>
            </w:pPr>
            <w:r w:rsidRPr="00521A52">
              <w:t>Театрализованнаяпрограмма</w:t>
            </w:r>
          </w:p>
          <w:p w:rsidR="00310EA9" w:rsidRPr="00521A52" w:rsidRDefault="00310EA9" w:rsidP="00A747A1">
            <w:pPr>
              <w:pStyle w:val="TableParagraph"/>
              <w:spacing w:line="321" w:lineRule="exact"/>
              <w:ind w:left="107"/>
            </w:pPr>
            <w:r w:rsidRPr="00521A52">
              <w:t>«Светофорчик».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6"/>
            </w:pPr>
            <w:r w:rsidRPr="00521A52">
              <w:t>3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ind w:left="113" w:right="105" w:hanging="5"/>
              <w:jc w:val="center"/>
            </w:pPr>
            <w:r w:rsidRPr="00521A52">
              <w:t>Организация ипроведениемероприятияпо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87" w:right="79"/>
              <w:jc w:val="center"/>
            </w:pPr>
            <w:r w:rsidRPr="00521A52">
              <w:t>правилам дорожногодвижения.</w:t>
            </w:r>
          </w:p>
        </w:tc>
      </w:tr>
      <w:tr w:rsidR="00310EA9" w:rsidRPr="00521A52">
        <w:trPr>
          <w:trHeight w:val="1103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8.2.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Театрализовая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848"/>
              </w:tabs>
              <w:ind w:left="107" w:right="97"/>
            </w:pPr>
            <w:r w:rsidRPr="00521A52">
              <w:t>программа</w:t>
            </w:r>
            <w:r w:rsidRPr="00521A52">
              <w:tab/>
            </w:r>
            <w:r w:rsidRPr="00A747A1">
              <w:rPr>
                <w:spacing w:val="-1"/>
              </w:rPr>
              <w:t>«Киндер</w:t>
            </w:r>
            <w:r w:rsidRPr="00521A52">
              <w:t>сюрприз».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ind w:left="303" w:right="297" w:hanging="3"/>
              <w:jc w:val="center"/>
            </w:pPr>
            <w:r w:rsidRPr="00521A52">
              <w:t>Организация ипроведения</w:t>
            </w:r>
            <w:r w:rsidRPr="00A747A1">
              <w:rPr>
                <w:spacing w:val="-1"/>
              </w:rPr>
              <w:t>мероприятия</w:t>
            </w:r>
            <w:r w:rsidRPr="00521A52">
              <w:t>том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82" w:right="79"/>
              <w:jc w:val="center"/>
            </w:pPr>
            <w:r w:rsidRPr="00521A52">
              <w:t>чемуучатвшколе.</w:t>
            </w:r>
          </w:p>
        </w:tc>
      </w:tr>
      <w:tr w:rsidR="00310EA9" w:rsidRPr="00521A52">
        <w:trPr>
          <w:trHeight w:val="1104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8.3.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ind w:left="107" w:right="696"/>
            </w:pPr>
            <w:r w:rsidRPr="00521A52">
              <w:t>Театрализованнаяпрограмма</w:t>
            </w:r>
          </w:p>
          <w:p w:rsidR="00310EA9" w:rsidRPr="00521A52" w:rsidRDefault="00310EA9" w:rsidP="00A747A1">
            <w:pPr>
              <w:pStyle w:val="TableParagraph"/>
              <w:spacing w:line="321" w:lineRule="exact"/>
              <w:ind w:left="107"/>
            </w:pPr>
            <w:r w:rsidRPr="00521A52">
              <w:t>«Каникуляндия»..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ind w:left="130" w:right="123" w:hanging="4"/>
              <w:jc w:val="center"/>
            </w:pPr>
            <w:r w:rsidRPr="00521A52">
              <w:t>Организация ипроведениепрограммысиграми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79" w:right="79"/>
              <w:jc w:val="center"/>
            </w:pPr>
            <w:r w:rsidRPr="00521A52">
              <w:t>иконкурсами</w:t>
            </w:r>
          </w:p>
        </w:tc>
      </w:tr>
      <w:tr w:rsidR="00310EA9" w:rsidRPr="00521A52">
        <w:trPr>
          <w:trHeight w:val="1103"/>
        </w:trPr>
        <w:tc>
          <w:tcPr>
            <w:tcW w:w="78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8.4.</w:t>
            </w:r>
          </w:p>
        </w:tc>
        <w:tc>
          <w:tcPr>
            <w:tcW w:w="2989" w:type="dxa"/>
          </w:tcPr>
          <w:p w:rsidR="00310EA9" w:rsidRPr="00521A52" w:rsidRDefault="00310EA9" w:rsidP="00A747A1">
            <w:pPr>
              <w:pStyle w:val="TableParagraph"/>
              <w:tabs>
                <w:tab w:val="left" w:pos="1856"/>
              </w:tabs>
              <w:ind w:left="107" w:right="97"/>
            </w:pPr>
            <w:r w:rsidRPr="00521A52">
              <w:t>Театрализованная</w:t>
            </w:r>
            <w:r>
              <w:t xml:space="preserve">программа </w:t>
            </w:r>
            <w:r w:rsidRPr="00A747A1">
              <w:rPr>
                <w:spacing w:val="-1"/>
              </w:rPr>
              <w:t>«Летний</w:t>
            </w:r>
            <w:r w:rsidRPr="00521A52">
              <w:t>бум».</w:t>
            </w:r>
          </w:p>
        </w:tc>
        <w:tc>
          <w:tcPr>
            <w:tcW w:w="160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11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80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2381" w:type="dxa"/>
          </w:tcPr>
          <w:p w:rsidR="00310EA9" w:rsidRPr="00521A52" w:rsidRDefault="00310EA9" w:rsidP="00A747A1">
            <w:pPr>
              <w:pStyle w:val="TableParagraph"/>
              <w:ind w:left="380" w:right="373" w:hanging="3"/>
              <w:jc w:val="center"/>
            </w:pPr>
            <w:r w:rsidRPr="00521A52">
              <w:t>Организация ипроведение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85" w:right="79"/>
              <w:jc w:val="center"/>
            </w:pPr>
            <w:r w:rsidRPr="00521A52">
              <w:t>познавательнойпрограммыпролето.</w:t>
            </w:r>
          </w:p>
        </w:tc>
      </w:tr>
      <w:tr w:rsidR="00310EA9" w:rsidRPr="00521A52">
        <w:trPr>
          <w:trHeight w:val="645"/>
        </w:trPr>
        <w:tc>
          <w:tcPr>
            <w:tcW w:w="783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989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ИТОГО</w:t>
            </w:r>
          </w:p>
        </w:tc>
        <w:tc>
          <w:tcPr>
            <w:tcW w:w="1601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216ч</w:t>
            </w:r>
          </w:p>
        </w:tc>
        <w:tc>
          <w:tcPr>
            <w:tcW w:w="1148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4"/>
              <w:rPr>
                <w:b/>
                <w:bCs/>
              </w:rPr>
            </w:pPr>
            <w:r w:rsidRPr="00A747A1">
              <w:rPr>
                <w:b/>
                <w:bCs/>
              </w:rPr>
              <w:t>19ч</w:t>
            </w:r>
          </w:p>
        </w:tc>
        <w:tc>
          <w:tcPr>
            <w:tcW w:w="1380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197ч</w:t>
            </w:r>
          </w:p>
        </w:tc>
        <w:tc>
          <w:tcPr>
            <w:tcW w:w="2381" w:type="dxa"/>
          </w:tcPr>
          <w:p w:rsidR="00310EA9" w:rsidRPr="00521A52" w:rsidRDefault="00310EA9">
            <w:pPr>
              <w:pStyle w:val="TableParagraph"/>
            </w:pPr>
          </w:p>
        </w:tc>
      </w:tr>
    </w:tbl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spacing w:line="322" w:lineRule="exact"/>
        <w:ind w:left="462" w:right="359"/>
        <w:jc w:val="center"/>
        <w:rPr>
          <w:b/>
          <w:bCs/>
        </w:rPr>
      </w:pPr>
      <w:r w:rsidRPr="00521A52">
        <w:rPr>
          <w:b/>
          <w:bCs/>
        </w:rPr>
        <w:t xml:space="preserve">Содержания программы </w:t>
      </w:r>
    </w:p>
    <w:p w:rsidR="00310EA9" w:rsidRPr="00521A52" w:rsidRDefault="00310EA9">
      <w:pPr>
        <w:pStyle w:val="11"/>
        <w:spacing w:line="240" w:lineRule="auto"/>
        <w:ind w:left="3749" w:right="3644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«Театральное искусство»</w:t>
      </w:r>
    </w:p>
    <w:p w:rsidR="00310EA9" w:rsidRPr="00521A52" w:rsidRDefault="00310EA9">
      <w:pPr>
        <w:pStyle w:val="11"/>
        <w:spacing w:line="240" w:lineRule="auto"/>
        <w:ind w:left="3749" w:right="3644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2годаобучения</w:t>
      </w:r>
    </w:p>
    <w:p w:rsidR="00310EA9" w:rsidRPr="00521A52" w:rsidRDefault="00310EA9">
      <w:pPr>
        <w:pStyle w:val="ListParagraph"/>
        <w:numPr>
          <w:ilvl w:val="0"/>
          <w:numId w:val="12"/>
        </w:numPr>
        <w:tabs>
          <w:tab w:val="left" w:pos="547"/>
        </w:tabs>
        <w:spacing w:line="320" w:lineRule="exact"/>
        <w:ind w:hanging="214"/>
        <w:jc w:val="both"/>
        <w:rPr>
          <w:b/>
          <w:bCs/>
        </w:rPr>
      </w:pPr>
      <w:r w:rsidRPr="00521A52">
        <w:rPr>
          <w:b/>
          <w:bCs/>
        </w:rPr>
        <w:t>Вводноезанятие.</w:t>
      </w:r>
    </w:p>
    <w:p w:rsidR="00310EA9" w:rsidRPr="00521A52" w:rsidRDefault="00310EA9">
      <w:pPr>
        <w:pStyle w:val="BodyText"/>
        <w:ind w:right="222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Итоги 1 года обучения. Игра «Что я знаю о театре» (по типу «Снежныйком»). Обсуждение плана работы на год. Требования к знаниям и умениям 2 годаобучения.Инструктажпотехникебезопасности.Организационныевопросы.Графикзанятийирепетиций.Этюдныепоказы «Летниенаблюдения».</w:t>
      </w:r>
    </w:p>
    <w:p w:rsidR="00310EA9" w:rsidRPr="00521A52" w:rsidRDefault="00310EA9">
      <w:pPr>
        <w:pStyle w:val="BodyText"/>
        <w:spacing w:before="1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2"/>
        </w:numPr>
        <w:tabs>
          <w:tab w:val="left" w:pos="547"/>
        </w:tabs>
        <w:spacing w:line="322" w:lineRule="exact"/>
        <w:ind w:hanging="214"/>
        <w:rPr>
          <w:sz w:val="22"/>
          <w:szCs w:val="22"/>
        </w:rPr>
      </w:pPr>
      <w:r w:rsidRPr="00521A52">
        <w:rPr>
          <w:sz w:val="22"/>
          <w:szCs w:val="22"/>
        </w:rPr>
        <w:t>Основытеатральнойкультуры.</w:t>
      </w:r>
    </w:p>
    <w:p w:rsidR="00310EA9" w:rsidRPr="00521A52" w:rsidRDefault="00310EA9">
      <w:pPr>
        <w:pStyle w:val="ListParagraph"/>
        <w:numPr>
          <w:ilvl w:val="1"/>
          <w:numId w:val="12"/>
        </w:numPr>
        <w:tabs>
          <w:tab w:val="left" w:pos="827"/>
        </w:tabs>
        <w:spacing w:line="320" w:lineRule="exact"/>
        <w:ind w:hanging="494"/>
        <w:jc w:val="both"/>
        <w:rPr>
          <w:b/>
          <w:bCs/>
        </w:rPr>
      </w:pPr>
      <w:r w:rsidRPr="00521A52">
        <w:rPr>
          <w:b/>
          <w:bCs/>
        </w:rPr>
        <w:t>Видытеатральногоискусства.</w:t>
      </w:r>
    </w:p>
    <w:p w:rsidR="00310EA9" w:rsidRPr="00521A52" w:rsidRDefault="00310EA9">
      <w:pPr>
        <w:pStyle w:val="BodyText"/>
        <w:ind w:right="229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Музыкальныйтеатр:Опера,Балет,Мюзикл.Особенностииисторияразвития.Эстрада.Театркукол.Самыезнаменитыетеатрымира.Лучшиетеатральныепостановки.Просмотрв/записейспектаклей.</w:t>
      </w:r>
    </w:p>
    <w:p w:rsidR="00310EA9" w:rsidRPr="00521A52" w:rsidRDefault="00310EA9">
      <w:pPr>
        <w:pStyle w:val="BodyText"/>
        <w:ind w:right="224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Проектнаяработа-презентация«Музыкальныйтеатр»,«Кукольныйтеатр»(погруппам,индивидуально).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757"/>
        </w:tabs>
        <w:spacing w:before="1"/>
        <w:ind w:left="756" w:hanging="424"/>
        <w:rPr>
          <w:sz w:val="22"/>
          <w:szCs w:val="22"/>
        </w:rPr>
      </w:pPr>
      <w:r w:rsidRPr="00521A52">
        <w:rPr>
          <w:sz w:val="22"/>
          <w:szCs w:val="22"/>
        </w:rPr>
        <w:t>Театральноезакулисье.</w:t>
      </w:r>
    </w:p>
    <w:p w:rsidR="00310EA9" w:rsidRPr="00521A52" w:rsidRDefault="00310EA9">
      <w:pPr>
        <w:pStyle w:val="BodyText"/>
        <w:spacing w:line="319" w:lineRule="exac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Сценография.Театральныедекорацииибутафория.Грим.Костюмы.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Творческаямастерская:«Гримсказочныхперсонажей».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757"/>
        </w:tabs>
        <w:ind w:left="756" w:hanging="424"/>
        <w:rPr>
          <w:sz w:val="22"/>
          <w:szCs w:val="22"/>
        </w:rPr>
      </w:pPr>
      <w:r w:rsidRPr="00521A52">
        <w:rPr>
          <w:sz w:val="22"/>
          <w:szCs w:val="22"/>
        </w:rPr>
        <w:t>Театризритель.</w:t>
      </w:r>
    </w:p>
    <w:p w:rsidR="00310EA9" w:rsidRPr="00521A52" w:rsidRDefault="00310EA9">
      <w:pPr>
        <w:pStyle w:val="BodyText"/>
        <w:tabs>
          <w:tab w:val="left" w:pos="1488"/>
          <w:tab w:val="left" w:pos="3301"/>
          <w:tab w:val="left" w:pos="4328"/>
          <w:tab w:val="left" w:pos="6208"/>
          <w:tab w:val="left" w:pos="7578"/>
          <w:tab w:val="left" w:pos="9196"/>
          <w:tab w:val="left" w:pos="9597"/>
        </w:tabs>
        <w:spacing w:line="242" w:lineRule="auto"/>
        <w:ind w:right="230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Теория. </w:t>
      </w:r>
      <w:r>
        <w:rPr>
          <w:sz w:val="22"/>
          <w:szCs w:val="22"/>
        </w:rPr>
        <w:t xml:space="preserve">Театральный этикет </w:t>
      </w:r>
      <w:r w:rsidRPr="00521A52">
        <w:rPr>
          <w:sz w:val="22"/>
          <w:szCs w:val="22"/>
        </w:rPr>
        <w:t>(повторение).</w:t>
      </w:r>
      <w:r w:rsidRPr="00521A52">
        <w:rPr>
          <w:sz w:val="22"/>
          <w:szCs w:val="22"/>
        </w:rPr>
        <w:tab/>
      </w:r>
      <w:r>
        <w:rPr>
          <w:sz w:val="22"/>
          <w:szCs w:val="22"/>
        </w:rPr>
        <w:t xml:space="preserve"> Культура восприятия и </w:t>
      </w:r>
      <w:r w:rsidRPr="00521A52">
        <w:rPr>
          <w:spacing w:val="-1"/>
          <w:sz w:val="22"/>
          <w:szCs w:val="22"/>
        </w:rPr>
        <w:t>анализ</w:t>
      </w:r>
      <w:r w:rsidRPr="00521A52">
        <w:rPr>
          <w:sz w:val="22"/>
          <w:szCs w:val="22"/>
        </w:rPr>
        <w:t>театральнойпостановки  музыкальногоспектакля.</w:t>
      </w:r>
    </w:p>
    <w:p w:rsidR="00310EA9" w:rsidRPr="00521A52" w:rsidRDefault="00310EA9">
      <w:pPr>
        <w:pStyle w:val="BodyText"/>
        <w:spacing w:before="73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Просмотр в/записи: оперный спектакль, балет. Обсуждение. Делимсявпечатлениями.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Историярусскоготеатра.18-19в.</w:t>
      </w:r>
    </w:p>
    <w:p w:rsidR="00310EA9" w:rsidRPr="00521A52" w:rsidRDefault="00310EA9">
      <w:pPr>
        <w:pStyle w:val="BodyText"/>
        <w:ind w:right="227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РусскийТеатр18века–начала19века.Крепостныетеатры.Профессиональныетеатры.Провинциальныетеатры.Особенностирепертуара.Драматургия.Известныерусскиеактеры.«ТеатральныеперекресткиКузбасса».</w:t>
      </w:r>
    </w:p>
    <w:p w:rsidR="00310EA9" w:rsidRPr="00521A52" w:rsidRDefault="00310EA9">
      <w:pPr>
        <w:pStyle w:val="BodyText"/>
        <w:ind w:right="226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Проектнаяработа«ИсториятеатральногодвижениянаДальнемВостоке»(групповаяработа).Оформлениебуклета«ТеатральныеперекресткиДальнего Востока».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2"/>
        </w:numPr>
        <w:tabs>
          <w:tab w:val="left" w:pos="547"/>
        </w:tabs>
        <w:spacing w:line="240" w:lineRule="auto"/>
        <w:ind w:left="333" w:right="6784" w:firstLine="0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Техника и культура речи.3.1.Речевойтренинг.</w:t>
      </w:r>
    </w:p>
    <w:p w:rsidR="00310EA9" w:rsidRPr="00521A52" w:rsidRDefault="00310EA9">
      <w:pPr>
        <w:spacing w:line="317" w:lineRule="exact"/>
        <w:ind w:left="333"/>
      </w:pPr>
      <w:r w:rsidRPr="00521A52">
        <w:rPr>
          <w:i/>
          <w:iCs/>
        </w:rPr>
        <w:t>Теория.</w:t>
      </w:r>
      <w:r w:rsidRPr="00521A52">
        <w:t>Орфоэпия.Свойстваголоса.</w:t>
      </w:r>
    </w:p>
    <w:p w:rsidR="00310EA9" w:rsidRPr="00521A52" w:rsidRDefault="00310EA9">
      <w:pPr>
        <w:pStyle w:val="BodyText"/>
        <w:ind w:right="227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Речевые тренинги: Постановка дыхания. Артикуляционная гимнастика.Речеваягимнастика.Дикция.Интонация.Полетность.Диапазонголоса.Выразительность речи. Работа над интонационной выразительностью. Упражненияна полетность голоса. Упражнения на развитие диапазона голоса. Упражнения навыборадекватной громкости голоса.</w:t>
      </w:r>
    </w:p>
    <w:p w:rsidR="00310EA9" w:rsidRPr="00521A52" w:rsidRDefault="00310EA9">
      <w:pPr>
        <w:pStyle w:val="BodyText"/>
        <w:spacing w:before="5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ind w:left="333"/>
        <w:rPr>
          <w:sz w:val="22"/>
          <w:szCs w:val="22"/>
        </w:rPr>
      </w:pPr>
      <w:r w:rsidRPr="00521A52">
        <w:rPr>
          <w:sz w:val="22"/>
          <w:szCs w:val="22"/>
        </w:rPr>
        <w:t>3.2.Работанадлитературно-художественнымпроизведением.</w:t>
      </w:r>
    </w:p>
    <w:p w:rsidR="00310EA9" w:rsidRPr="00521A52" w:rsidRDefault="00310EA9">
      <w:pPr>
        <w:pStyle w:val="BodyText"/>
        <w:ind w:right="226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Особенности работы над стихотворным и прозаическим текстом. Выборпроизведения: Басня, стихотворение, отрывок из прозаического художественногопроизведения.Тема.Сверхзадача.Логико-интонационнаяструктуратекста.Индивидуальнаяработа.Работавмалойгруппе.Аудиозаписьипрослушивание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2"/>
        </w:numPr>
        <w:tabs>
          <w:tab w:val="left" w:pos="615"/>
        </w:tabs>
        <w:spacing w:line="322" w:lineRule="exact"/>
        <w:ind w:left="614" w:hanging="282"/>
        <w:rPr>
          <w:sz w:val="22"/>
          <w:szCs w:val="22"/>
        </w:rPr>
      </w:pPr>
      <w:r w:rsidRPr="00521A52">
        <w:rPr>
          <w:sz w:val="22"/>
          <w:szCs w:val="22"/>
        </w:rPr>
        <w:t>Ритмопластика.</w:t>
      </w:r>
    </w:p>
    <w:p w:rsidR="00310EA9" w:rsidRPr="00521A52" w:rsidRDefault="00310EA9">
      <w:pPr>
        <w:pStyle w:val="ListParagraph"/>
        <w:numPr>
          <w:ilvl w:val="1"/>
          <w:numId w:val="12"/>
        </w:numPr>
        <w:tabs>
          <w:tab w:val="left" w:pos="826"/>
        </w:tabs>
        <w:spacing w:line="319" w:lineRule="exact"/>
        <w:ind w:left="825"/>
        <w:jc w:val="both"/>
        <w:rPr>
          <w:b/>
          <w:bCs/>
        </w:rPr>
      </w:pPr>
      <w:r w:rsidRPr="00521A52">
        <w:rPr>
          <w:b/>
          <w:bCs/>
        </w:rPr>
        <w:t>Пластическийтренинг.</w:t>
      </w:r>
    </w:p>
    <w:p w:rsidR="00310EA9" w:rsidRPr="00521A52" w:rsidRDefault="00310EA9">
      <w:pPr>
        <w:pStyle w:val="BodyText"/>
        <w:ind w:right="224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Работа над освобождением мышц от зажимов. Развитие пластическойвыразительности. Разминка, настройка, релаксация, расслабление — напряжение.Упражненияна Внимание,Воображение,Ритм,Пластику.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7"/>
        </w:tabs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Пластическийобразперсонажа.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Музыкаидвижение.Приемыпластическойвыразительностивработенад сказочнымперсонажем.Походка,жесты,пластика тела.</w:t>
      </w:r>
    </w:p>
    <w:p w:rsidR="00310EA9" w:rsidRPr="00521A52" w:rsidRDefault="00310EA9">
      <w:pPr>
        <w:pStyle w:val="BodyText"/>
        <w:ind w:right="221"/>
        <w:rPr>
          <w:sz w:val="22"/>
          <w:szCs w:val="22"/>
        </w:rPr>
      </w:pPr>
      <w:r w:rsidRPr="00521A52">
        <w:rPr>
          <w:sz w:val="22"/>
          <w:szCs w:val="22"/>
        </w:rPr>
        <w:t>Этюдные пластические зарисовки «Заколдованный лес», «Гадкий утенок», «Зимнеекоролевство».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6"/>
        </w:tabs>
        <w:spacing w:before="1"/>
        <w:rPr>
          <w:sz w:val="22"/>
          <w:szCs w:val="22"/>
        </w:rPr>
      </w:pPr>
      <w:r w:rsidRPr="00521A52">
        <w:rPr>
          <w:sz w:val="22"/>
          <w:szCs w:val="22"/>
        </w:rPr>
        <w:t>Элементытанцевальныхдвижений.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Танецкаксредствовыразительностиприсозданииобразасценическогоперсонажа.Народныйтанец.Современныйэстрадный танец.</w:t>
      </w:r>
    </w:p>
    <w:p w:rsidR="00310EA9" w:rsidRPr="00521A52" w:rsidRDefault="00310EA9">
      <w:pPr>
        <w:pStyle w:val="BodyText"/>
        <w:tabs>
          <w:tab w:val="left" w:pos="1929"/>
          <w:tab w:val="left" w:pos="3435"/>
          <w:tab w:val="left" w:pos="5387"/>
          <w:tab w:val="left" w:pos="6901"/>
          <w:tab w:val="left" w:pos="8177"/>
          <w:tab w:val="left" w:pos="9657"/>
        </w:tabs>
        <w:ind w:right="229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Практика. </w:t>
      </w:r>
      <w:r>
        <w:rPr>
          <w:sz w:val="22"/>
          <w:szCs w:val="22"/>
        </w:rPr>
        <w:t xml:space="preserve">Основные танцевальные элементы. Русский народный </w:t>
      </w:r>
      <w:r w:rsidRPr="00521A52">
        <w:rPr>
          <w:spacing w:val="-1"/>
          <w:sz w:val="22"/>
          <w:szCs w:val="22"/>
        </w:rPr>
        <w:t>танец.</w:t>
      </w:r>
      <w:r w:rsidRPr="00521A52">
        <w:rPr>
          <w:sz w:val="22"/>
          <w:szCs w:val="22"/>
        </w:rPr>
        <w:t>Эстрадныйтанец.Танцевальные этюды.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2"/>
        </w:numPr>
        <w:tabs>
          <w:tab w:val="left" w:pos="547"/>
        </w:tabs>
        <w:spacing w:line="240" w:lineRule="auto"/>
        <w:ind w:hanging="214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Актерскоемастерство.</w:t>
      </w:r>
    </w:p>
    <w:p w:rsidR="00310EA9" w:rsidRPr="00521A52" w:rsidRDefault="00310EA9">
      <w:pPr>
        <w:pStyle w:val="ListParagraph"/>
        <w:numPr>
          <w:ilvl w:val="1"/>
          <w:numId w:val="12"/>
        </w:numPr>
        <w:tabs>
          <w:tab w:val="left" w:pos="826"/>
        </w:tabs>
        <w:spacing w:before="77" w:line="320" w:lineRule="exact"/>
        <w:ind w:left="825"/>
        <w:jc w:val="both"/>
        <w:rPr>
          <w:b/>
          <w:bCs/>
        </w:rPr>
      </w:pPr>
      <w:r w:rsidRPr="00521A52">
        <w:rPr>
          <w:b/>
          <w:bCs/>
        </w:rPr>
        <w:t>Организациявнимания,воображения,памяти.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Актерскийтренинг.Упражнениянараскрепощениеиразвитиеактерскихнавыков.Коллективные коммуникативныеигры.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6"/>
        </w:tabs>
        <w:spacing w:line="321" w:lineRule="exact"/>
        <w:rPr>
          <w:sz w:val="22"/>
          <w:szCs w:val="22"/>
        </w:rPr>
      </w:pPr>
      <w:r w:rsidRPr="00521A52">
        <w:rPr>
          <w:sz w:val="22"/>
          <w:szCs w:val="22"/>
        </w:rPr>
        <w:t>Сценическое действие.</w:t>
      </w:r>
    </w:p>
    <w:p w:rsidR="00310EA9" w:rsidRPr="00521A52" w:rsidRDefault="00310EA9">
      <w:pPr>
        <w:pStyle w:val="BodyText"/>
        <w:spacing w:line="320" w:lineRule="exact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Элементысценическогодействия.Бессловесныеэлементыдействия.</w:t>
      </w:r>
    </w:p>
    <w:p w:rsidR="00310EA9" w:rsidRPr="00521A52" w:rsidRDefault="00310EA9">
      <w:pPr>
        <w:pStyle w:val="BodyText"/>
        <w:ind w:right="227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«Вес». «Оценка». «Пристройка». (Повторение). Словесные действия. 11 способовсловесногодействия.Логикадействийипредлагаемыеобстоятельства.Связьсловесныхэлементовдействиясбессловеснымидействиями.Составныеобразароли.Драматургическийматериалкакканвадлявыборалогикиповедения.</w:t>
      </w:r>
    </w:p>
    <w:p w:rsidR="00310EA9" w:rsidRPr="00521A52" w:rsidRDefault="00310EA9">
      <w:pPr>
        <w:spacing w:line="242" w:lineRule="auto"/>
        <w:ind w:left="333" w:right="227"/>
        <w:jc w:val="both"/>
      </w:pPr>
      <w:r w:rsidRPr="00521A52">
        <w:rPr>
          <w:i/>
          <w:iCs/>
        </w:rPr>
        <w:t>Театральныетермины:</w:t>
      </w:r>
      <w:r w:rsidRPr="00521A52">
        <w:t>«действие»,«предлагаемыеобстоятельства»,«простыесловесныедействия».</w:t>
      </w:r>
    </w:p>
    <w:p w:rsidR="00310EA9" w:rsidRPr="00521A52" w:rsidRDefault="00310EA9">
      <w:pPr>
        <w:pStyle w:val="BodyText"/>
        <w:ind w:right="223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Практическоеосвоениесловесногоибессловесногодействия.Упражненияи этюды.Работанадиндивидуальностью.</w:t>
      </w:r>
    </w:p>
    <w:p w:rsidR="00310EA9" w:rsidRPr="00521A52" w:rsidRDefault="00310EA9">
      <w:pPr>
        <w:pStyle w:val="BodyText"/>
        <w:spacing w:before="9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757"/>
        </w:tabs>
        <w:ind w:left="756" w:hanging="424"/>
        <w:rPr>
          <w:sz w:val="22"/>
          <w:szCs w:val="22"/>
        </w:rPr>
      </w:pPr>
      <w:r w:rsidRPr="00521A52">
        <w:rPr>
          <w:sz w:val="22"/>
          <w:szCs w:val="22"/>
        </w:rPr>
        <w:t>Творческаямастерская.</w:t>
      </w:r>
    </w:p>
    <w:p w:rsidR="00310EA9" w:rsidRPr="00521A52" w:rsidRDefault="00310EA9">
      <w:pPr>
        <w:pStyle w:val="BodyText"/>
        <w:ind w:right="228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Конкурсно-игровая программа. Проведение конкурсов и общение созрительным залом. Игры с залом. Ведущие конкурсной программы. Особенностинаписаниясценария.Выбортемыконкурсно-игровойпрограммы.Работанадсценарием.Распределениеролейиобязанностей.Музыкальноеисценическоеоформление,костюмы,реквизит.Выступлениепередвыбраннойаудиторией.Творческийпроект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2"/>
        </w:numPr>
        <w:tabs>
          <w:tab w:val="left" w:pos="547"/>
        </w:tabs>
        <w:spacing w:line="240" w:lineRule="auto"/>
        <w:ind w:hanging="214"/>
        <w:rPr>
          <w:sz w:val="22"/>
          <w:szCs w:val="22"/>
        </w:rPr>
      </w:pPr>
      <w:r w:rsidRPr="00521A52">
        <w:rPr>
          <w:sz w:val="22"/>
          <w:szCs w:val="22"/>
        </w:rPr>
        <w:t>Работанадпьесойиспектаклем.</w:t>
      </w:r>
    </w:p>
    <w:p w:rsidR="00310EA9" w:rsidRPr="00521A52" w:rsidRDefault="00310EA9">
      <w:pPr>
        <w:pStyle w:val="ListParagraph"/>
        <w:numPr>
          <w:ilvl w:val="1"/>
          <w:numId w:val="12"/>
        </w:numPr>
        <w:tabs>
          <w:tab w:val="left" w:pos="826"/>
        </w:tabs>
        <w:spacing w:before="2" w:line="320" w:lineRule="exact"/>
        <w:ind w:left="825"/>
        <w:jc w:val="both"/>
        <w:rPr>
          <w:b/>
          <w:bCs/>
        </w:rPr>
      </w:pPr>
      <w:r w:rsidRPr="00521A52">
        <w:rPr>
          <w:b/>
          <w:bCs/>
        </w:rPr>
        <w:t>Выборпьесы.</w:t>
      </w:r>
    </w:p>
    <w:p w:rsidR="00310EA9" w:rsidRPr="00521A52" w:rsidRDefault="00310EA9">
      <w:pPr>
        <w:pStyle w:val="BodyText"/>
        <w:ind w:right="234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Теория. </w:t>
      </w:r>
      <w:r w:rsidRPr="00521A52">
        <w:rPr>
          <w:sz w:val="22"/>
          <w:szCs w:val="22"/>
        </w:rPr>
        <w:t>Выбор пьесы. Работа за столом. Чтение. Обсуждение пьесы. Анализ пьесы.Определение темы пьесы. Анализ сюжетной линии. Главные события, событийныйряд.Основной конфликт.«Роман жизнигероя».</w:t>
      </w:r>
    </w:p>
    <w:p w:rsidR="00310EA9" w:rsidRPr="00521A52" w:rsidRDefault="00310EA9">
      <w:pPr>
        <w:pStyle w:val="BodyText"/>
        <w:spacing w:before="1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Анализпьесыпособытиям.</w:t>
      </w:r>
    </w:p>
    <w:p w:rsidR="00310EA9" w:rsidRPr="00521A52" w:rsidRDefault="00310EA9">
      <w:pPr>
        <w:pStyle w:val="BodyText"/>
        <w:ind w:right="23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Анализпьесыпособытиям.Выделениевсобытиилиниидействий.Определение мотивов поведения, целей героев. Выстраивание логической цепочки.</w:t>
      </w:r>
      <w:r w:rsidRPr="00521A52">
        <w:rPr>
          <w:i/>
          <w:iCs/>
          <w:sz w:val="22"/>
          <w:szCs w:val="22"/>
        </w:rPr>
        <w:t xml:space="preserve">Театральныетермины: </w:t>
      </w:r>
      <w:r w:rsidRPr="00521A52">
        <w:rPr>
          <w:sz w:val="22"/>
          <w:szCs w:val="22"/>
        </w:rPr>
        <w:t>«событие»,«конфликт».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7"/>
        </w:tabs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Работанадотдельнымиэпизодами.</w:t>
      </w:r>
    </w:p>
    <w:p w:rsidR="00310EA9" w:rsidRPr="00521A52" w:rsidRDefault="00310EA9">
      <w:pPr>
        <w:pStyle w:val="BodyText"/>
        <w:ind w:right="228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Творческие пробы. Показ и обсуждение. Распределение ролей. Работанадсозданиемобраза,выразительностьюихарактеромперсонажа.Репетицииотдельных сцен,картин.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7"/>
        </w:tabs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Выразительностьречи,мимики,жестов.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Работанадхарактеромперсонажей.Поисквыразительныхсредствиприемов.</w:t>
      </w:r>
    </w:p>
    <w:p w:rsidR="00310EA9" w:rsidRPr="00521A52" w:rsidRDefault="00310EA9">
      <w:pPr>
        <w:pStyle w:val="BodyText"/>
        <w:spacing w:line="242" w:lineRule="auto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Театральныетермины:</w:t>
      </w:r>
      <w:r w:rsidRPr="00521A52">
        <w:rPr>
          <w:sz w:val="22"/>
          <w:szCs w:val="22"/>
        </w:rPr>
        <w:t>«образ»,«темпоритм»,«задачаперсонажа»,«замыселотрывка,роли»,«образкак логикадействий».</w:t>
      </w: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6"/>
        </w:tabs>
        <w:spacing w:before="77" w:line="320" w:lineRule="exact"/>
        <w:rPr>
          <w:sz w:val="22"/>
          <w:szCs w:val="22"/>
        </w:rPr>
      </w:pPr>
      <w:r w:rsidRPr="00521A52">
        <w:rPr>
          <w:sz w:val="22"/>
          <w:szCs w:val="22"/>
        </w:rPr>
        <w:t>Закреплениемизансцен.</w:t>
      </w:r>
    </w:p>
    <w:p w:rsidR="00310EA9" w:rsidRPr="00521A52" w:rsidRDefault="00310EA9">
      <w:pPr>
        <w:pStyle w:val="BodyText"/>
        <w:spacing w:line="319" w:lineRule="exac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Репетиции.Закреплениемизансценотдельныхэпизодов.</w:t>
      </w:r>
    </w:p>
    <w:p w:rsidR="00310EA9" w:rsidRPr="00521A52" w:rsidRDefault="00310EA9">
      <w:pPr>
        <w:ind w:left="333"/>
      </w:pPr>
      <w:r w:rsidRPr="00521A52">
        <w:rPr>
          <w:i/>
          <w:iCs/>
        </w:rPr>
        <w:t>Театральныетермины:</w:t>
      </w:r>
      <w:r w:rsidRPr="00521A52">
        <w:t>«мизансцена».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7"/>
        </w:tabs>
        <w:spacing w:line="321" w:lineRule="exact"/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Изготовлениереквизита,декораций.</w:t>
      </w:r>
    </w:p>
    <w:p w:rsidR="00310EA9" w:rsidRPr="00521A52" w:rsidRDefault="00310EA9">
      <w:pPr>
        <w:pStyle w:val="BodyText"/>
        <w:ind w:right="3213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Изготовление костюмов, реквизита, декораций.Выбор музыкальногооформления.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7"/>
        </w:tabs>
        <w:spacing w:before="1"/>
        <w:ind w:hanging="494"/>
        <w:rPr>
          <w:sz w:val="22"/>
          <w:szCs w:val="22"/>
        </w:rPr>
      </w:pPr>
      <w:r w:rsidRPr="00521A52">
        <w:rPr>
          <w:sz w:val="22"/>
          <w:szCs w:val="22"/>
        </w:rPr>
        <w:t>Прогонныеигенеральныерепетиции.</w:t>
      </w:r>
    </w:p>
    <w:p w:rsidR="00310EA9" w:rsidRPr="00521A52" w:rsidRDefault="00310EA9">
      <w:pPr>
        <w:pStyle w:val="BodyText"/>
        <w:ind w:right="232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Репетициикактворческийпроцессиколлективнаяработанарезультатсиспользованиемвсех знаний,навыков,технических средствиталанта.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2"/>
        </w:numPr>
        <w:tabs>
          <w:tab w:val="left" w:pos="826"/>
        </w:tabs>
        <w:spacing w:line="320" w:lineRule="exact"/>
        <w:rPr>
          <w:sz w:val="22"/>
          <w:szCs w:val="22"/>
        </w:rPr>
      </w:pPr>
      <w:r w:rsidRPr="00521A52">
        <w:rPr>
          <w:sz w:val="22"/>
          <w:szCs w:val="22"/>
        </w:rPr>
        <w:t>Показспектакля.</w:t>
      </w:r>
    </w:p>
    <w:p w:rsidR="00310EA9" w:rsidRPr="00521A52" w:rsidRDefault="00310EA9">
      <w:pPr>
        <w:pStyle w:val="BodyText"/>
        <w:ind w:right="227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Премьера. Творческие встречи со зрителем. Анализ показа спектакля.Оформлениеальбома «Наш Театр».</w:t>
      </w:r>
    </w:p>
    <w:p w:rsidR="00310EA9" w:rsidRPr="00521A52" w:rsidRDefault="00310EA9">
      <w:pPr>
        <w:pStyle w:val="BodyText"/>
        <w:spacing w:before="1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2"/>
        </w:numPr>
        <w:tabs>
          <w:tab w:val="left" w:pos="615"/>
        </w:tabs>
        <w:spacing w:before="1"/>
        <w:ind w:left="614" w:hanging="282"/>
        <w:rPr>
          <w:sz w:val="22"/>
          <w:szCs w:val="22"/>
        </w:rPr>
      </w:pPr>
      <w:r w:rsidRPr="00521A52">
        <w:rPr>
          <w:sz w:val="22"/>
          <w:szCs w:val="22"/>
        </w:rPr>
        <w:t>Итоговоезанятие.</w:t>
      </w:r>
    </w:p>
    <w:p w:rsidR="00310EA9" w:rsidRPr="00521A52" w:rsidRDefault="00310EA9">
      <w:pPr>
        <w:pStyle w:val="BodyText"/>
        <w:ind w:right="225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Конкурс«Театральныйкалейдоскоп».Творческиезаданияпокурсуобучения.Основы театральнойкультуры-тестпоисториитеатраитеатральнойтерминологии. Чтецкий отрывок наизусть. Этюд на взаимодействие. Отрывки изспектакля.Анализработы коллектива.Награждение.</w:t>
      </w:r>
    </w:p>
    <w:p w:rsidR="00310EA9" w:rsidRPr="00521A52" w:rsidRDefault="00310EA9">
      <w:pPr>
        <w:pStyle w:val="BodyText"/>
        <w:spacing w:before="9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2"/>
        </w:numPr>
        <w:tabs>
          <w:tab w:val="left" w:pos="615"/>
        </w:tabs>
        <w:spacing w:line="322" w:lineRule="exact"/>
        <w:ind w:left="614" w:hanging="282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УмныеКаникулы</w:t>
      </w:r>
    </w:p>
    <w:p w:rsidR="00310EA9" w:rsidRPr="00521A52" w:rsidRDefault="00310EA9" w:rsidP="00601AF3">
      <w:pPr>
        <w:tabs>
          <w:tab w:val="left" w:pos="893"/>
          <w:tab w:val="left" w:pos="3249"/>
          <w:tab w:val="left" w:pos="4743"/>
          <w:tab w:val="left" w:pos="6896"/>
          <w:tab w:val="left" w:pos="8646"/>
          <w:tab w:val="left" w:pos="9000"/>
        </w:tabs>
        <w:spacing w:line="242" w:lineRule="auto"/>
        <w:ind w:left="614" w:right="246" w:hanging="47"/>
      </w:pPr>
      <w:r>
        <w:t xml:space="preserve">Театрализованная программа «Светофорчик». Организация и </w:t>
      </w:r>
      <w:r w:rsidRPr="00601AF3">
        <w:rPr>
          <w:spacing w:val="-1"/>
        </w:rPr>
        <w:t>проведение</w:t>
      </w:r>
      <w:r w:rsidRPr="00521A52">
        <w:t>мероприятияпоправиламдорожногодвижения.</w:t>
      </w:r>
    </w:p>
    <w:p w:rsidR="00310EA9" w:rsidRPr="00521A52" w:rsidRDefault="00310EA9" w:rsidP="00601AF3">
      <w:pPr>
        <w:tabs>
          <w:tab w:val="left" w:pos="816"/>
        </w:tabs>
        <w:ind w:left="614" w:right="247" w:hanging="47"/>
      </w:pPr>
      <w:r w:rsidRPr="00521A52">
        <w:t>Театрализованнаяпрограмма«Киндерсюрприз».Организацияипроведениямероприятиятомчемуучат вшколе.</w:t>
      </w:r>
    </w:p>
    <w:p w:rsidR="00310EA9" w:rsidRPr="00521A52" w:rsidRDefault="00310EA9" w:rsidP="00601AF3">
      <w:pPr>
        <w:tabs>
          <w:tab w:val="left" w:pos="871"/>
        </w:tabs>
        <w:ind w:left="614" w:right="247" w:hanging="47"/>
      </w:pPr>
      <w:r w:rsidRPr="00521A52">
        <w:t>Театрализованнаяпрограмма«Каникуляндия».Организацияипроведениепрограммысиграми и конкурсами.</w:t>
      </w:r>
    </w:p>
    <w:p w:rsidR="00310EA9" w:rsidRPr="00521A52" w:rsidRDefault="00310EA9" w:rsidP="00601AF3">
      <w:pPr>
        <w:tabs>
          <w:tab w:val="left" w:pos="1055"/>
        </w:tabs>
        <w:ind w:left="614" w:right="246" w:hanging="47"/>
      </w:pPr>
      <w:r w:rsidRPr="00521A52">
        <w:t>Театрализованнаяпрограмма«Летнийбум».Организацияипроведениепознавательнойпрограммы пролето.</w:t>
      </w:r>
    </w:p>
    <w:p w:rsidR="00310EA9" w:rsidRPr="00521A52" w:rsidRDefault="00310EA9">
      <w:pPr>
        <w:pStyle w:val="BodyText"/>
        <w:spacing w:before="7"/>
        <w:ind w:left="0"/>
        <w:rPr>
          <w:sz w:val="22"/>
          <w:szCs w:val="22"/>
        </w:rPr>
      </w:pPr>
    </w:p>
    <w:p w:rsidR="00310EA9" w:rsidRPr="00521A52" w:rsidRDefault="00310EA9">
      <w:pPr>
        <w:ind w:left="333"/>
        <w:rPr>
          <w:b/>
          <w:bCs/>
        </w:rPr>
      </w:pPr>
      <w:r w:rsidRPr="00521A52">
        <w:rPr>
          <w:b/>
          <w:bCs/>
        </w:rPr>
        <w:t xml:space="preserve">Кконцувторогогода </w:t>
      </w:r>
      <w:r w:rsidRPr="00521A52">
        <w:t>обученияучащиесябудут</w:t>
      </w:r>
      <w:r w:rsidRPr="00521A52">
        <w:rPr>
          <w:b/>
          <w:bCs/>
        </w:rPr>
        <w:t>знать: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line="432" w:lineRule="exact"/>
        <w:ind w:hanging="361"/>
      </w:pPr>
      <w:r w:rsidRPr="00521A52">
        <w:t>Видытеатральногоискусства,устройствотеатра.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line="422" w:lineRule="exact"/>
        <w:ind w:hanging="361"/>
      </w:pPr>
      <w:r w:rsidRPr="00521A52">
        <w:t>Театральнуютерминологию«действие»,«предлагаемыеобстоятельства»,</w:t>
      </w:r>
    </w:p>
    <w:p w:rsidR="00310EA9" w:rsidRPr="00521A52" w:rsidRDefault="00310EA9">
      <w:pPr>
        <w:pStyle w:val="BodyText"/>
        <w:ind w:left="1054" w:right="229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«событие»,«конфликт»,«мизансцена»,«образ»,«темпоритм»,«простыесловесные действия», «задача персонажа», «замысел отрывка, роли», «образкаклогикадействий».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ind w:left="542"/>
        <w:rPr>
          <w:b/>
          <w:bCs/>
        </w:rPr>
      </w:pPr>
      <w:r w:rsidRPr="00521A52">
        <w:t>Учащиесябудут</w:t>
      </w:r>
      <w:r w:rsidRPr="00521A52">
        <w:rPr>
          <w:b/>
          <w:bCs/>
        </w:rPr>
        <w:t>уметь: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line="432" w:lineRule="exact"/>
        <w:ind w:hanging="361"/>
      </w:pPr>
      <w:r w:rsidRPr="00521A52">
        <w:t>Поддерживатьсвоедыханиеиголосврабочейформесамостоятельно.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  <w:tab w:val="left" w:pos="2712"/>
          <w:tab w:val="left" w:pos="4235"/>
          <w:tab w:val="left" w:pos="5701"/>
          <w:tab w:val="left" w:pos="7090"/>
          <w:tab w:val="left" w:pos="8639"/>
          <w:tab w:val="left" w:pos="9238"/>
        </w:tabs>
        <w:spacing w:before="13" w:line="225" w:lineRule="auto"/>
        <w:ind w:right="228"/>
      </w:pPr>
      <w:r w:rsidRPr="00521A52">
        <w:t>Вып</w:t>
      </w:r>
      <w:r>
        <w:t>олнять словесное действие,</w:t>
      </w:r>
      <w:r>
        <w:tab/>
        <w:t xml:space="preserve">заданное педагогом на </w:t>
      </w:r>
      <w:r w:rsidRPr="00521A52">
        <w:t>знакомомлитературномматериале.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before="5"/>
        <w:ind w:hanging="361"/>
      </w:pPr>
      <w:r w:rsidRPr="00521A52">
        <w:t>Выполнятьиндивидуальныезадания,нереагируянасигналыизвнешнего</w:t>
      </w:r>
    </w:p>
    <w:p w:rsidR="00310EA9" w:rsidRPr="00521A52" w:rsidRDefault="00310EA9">
      <w:pPr>
        <w:pStyle w:val="BodyText"/>
        <w:spacing w:before="73"/>
        <w:ind w:left="1054"/>
        <w:rPr>
          <w:sz w:val="22"/>
          <w:szCs w:val="22"/>
        </w:rPr>
      </w:pPr>
      <w:r w:rsidRPr="00521A52">
        <w:rPr>
          <w:sz w:val="22"/>
          <w:szCs w:val="22"/>
        </w:rPr>
        <w:t>мира.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before="22" w:line="225" w:lineRule="auto"/>
        <w:ind w:right="227"/>
        <w:jc w:val="both"/>
      </w:pPr>
      <w:r w:rsidRPr="00521A52">
        <w:t>Передатьпластическуюформуживойприроды,предметачерезпластикусобственного тела.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before="16" w:line="232" w:lineRule="auto"/>
        <w:ind w:right="222"/>
        <w:jc w:val="both"/>
      </w:pPr>
      <w:r w:rsidRPr="00521A52">
        <w:t>Использовать необходимые актерские навыки: свободно взаимодействовать спартнером, действовать в предлагаемых обстоятельствах, импровизировать,сосредотачиватьвнимание,«включать»эмоциональнуюпамять.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before="4" w:line="432" w:lineRule="exact"/>
        <w:ind w:hanging="361"/>
      </w:pPr>
      <w:r w:rsidRPr="00521A52">
        <w:t>Оправдыватьустановленныемизансцены.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line="422" w:lineRule="exact"/>
        <w:ind w:hanging="361"/>
      </w:pPr>
      <w:r w:rsidRPr="00521A52">
        <w:t>Точнособлюдатьавторскийтекст.</w:t>
      </w:r>
    </w:p>
    <w:p w:rsidR="00310EA9" w:rsidRPr="00521A52" w:rsidRDefault="00310EA9">
      <w:pPr>
        <w:pStyle w:val="ListParagraph"/>
        <w:numPr>
          <w:ilvl w:val="2"/>
          <w:numId w:val="11"/>
        </w:numPr>
        <w:tabs>
          <w:tab w:val="left" w:pos="1055"/>
        </w:tabs>
        <w:spacing w:line="432" w:lineRule="exact"/>
        <w:ind w:hanging="361"/>
      </w:pPr>
      <w:r w:rsidRPr="00521A52">
        <w:t>Анализироватьработусвоюитоварищейсточкизренияреализациизамысла</w:t>
      </w:r>
    </w:p>
    <w:p w:rsidR="00310EA9" w:rsidRPr="00521A52" w:rsidRDefault="00310EA9">
      <w:pPr>
        <w:pStyle w:val="11"/>
        <w:spacing w:before="308" w:line="240" w:lineRule="auto"/>
        <w:ind w:left="3617" w:right="3511"/>
        <w:jc w:val="center"/>
        <w:rPr>
          <w:sz w:val="22"/>
          <w:szCs w:val="22"/>
        </w:rPr>
      </w:pPr>
    </w:p>
    <w:p w:rsidR="00310EA9" w:rsidRPr="00521A52" w:rsidRDefault="00310EA9">
      <w:pPr>
        <w:pStyle w:val="11"/>
        <w:spacing w:before="308" w:line="240" w:lineRule="auto"/>
        <w:ind w:left="3617" w:right="3511"/>
        <w:jc w:val="center"/>
        <w:rPr>
          <w:sz w:val="22"/>
          <w:szCs w:val="22"/>
        </w:rPr>
      </w:pPr>
    </w:p>
    <w:p w:rsidR="00310EA9" w:rsidRPr="00521A52" w:rsidRDefault="00310EA9">
      <w:pPr>
        <w:pStyle w:val="11"/>
        <w:spacing w:before="308" w:line="240" w:lineRule="auto"/>
        <w:ind w:left="3617" w:right="3511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Учебно-тематический планпрограммыпо курсу</w:t>
      </w:r>
    </w:p>
    <w:p w:rsidR="00310EA9" w:rsidRPr="00521A52" w:rsidRDefault="00310EA9">
      <w:pPr>
        <w:spacing w:line="322" w:lineRule="exact"/>
        <w:ind w:left="2030" w:right="1926"/>
        <w:jc w:val="center"/>
        <w:rPr>
          <w:b/>
          <w:bCs/>
        </w:rPr>
      </w:pPr>
      <w:r w:rsidRPr="00521A52">
        <w:rPr>
          <w:b/>
          <w:bCs/>
        </w:rPr>
        <w:t>«Театральноеискусство»,</w:t>
      </w:r>
    </w:p>
    <w:p w:rsidR="00310EA9" w:rsidRPr="00521A52" w:rsidRDefault="00310EA9">
      <w:pPr>
        <w:pStyle w:val="11"/>
        <w:spacing w:line="240" w:lineRule="auto"/>
        <w:ind w:left="2032" w:right="1926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3годобученияуровень«Профи»</w:t>
      </w:r>
    </w:p>
    <w:p w:rsidR="00310EA9" w:rsidRPr="00521A52" w:rsidRDefault="00310EA9">
      <w:pPr>
        <w:pStyle w:val="BodyText"/>
        <w:spacing w:before="1"/>
        <w:ind w:left="0"/>
        <w:rPr>
          <w:b/>
          <w:bCs/>
          <w:sz w:val="22"/>
          <w:szCs w:val="22"/>
        </w:rPr>
      </w:pPr>
    </w:p>
    <w:p w:rsidR="00310EA9" w:rsidRPr="00521A52" w:rsidRDefault="00310EA9">
      <w:pPr>
        <w:spacing w:line="319" w:lineRule="exact"/>
        <w:ind w:left="333"/>
        <w:rPr>
          <w:b/>
          <w:bCs/>
        </w:rPr>
      </w:pPr>
      <w:r w:rsidRPr="00521A52">
        <w:rPr>
          <w:b/>
          <w:bCs/>
        </w:rPr>
        <w:t>Задачи:</w:t>
      </w:r>
    </w:p>
    <w:p w:rsidR="00310EA9" w:rsidRPr="00521A52" w:rsidRDefault="00310EA9">
      <w:pPr>
        <w:spacing w:line="319" w:lineRule="exact"/>
        <w:ind w:left="333"/>
        <w:rPr>
          <w:i/>
          <w:iCs/>
        </w:rPr>
      </w:pPr>
      <w:r w:rsidRPr="00521A52">
        <w:rPr>
          <w:i/>
          <w:iCs/>
        </w:rPr>
        <w:t>Обучающие:</w:t>
      </w:r>
    </w:p>
    <w:p w:rsidR="00310EA9" w:rsidRPr="00521A52" w:rsidRDefault="00310EA9">
      <w:pPr>
        <w:pStyle w:val="BodyText"/>
        <w:spacing w:line="322" w:lineRule="exact"/>
        <w:rPr>
          <w:sz w:val="22"/>
          <w:szCs w:val="22"/>
        </w:rPr>
      </w:pPr>
      <w:r w:rsidRPr="00521A52">
        <w:rPr>
          <w:sz w:val="22"/>
          <w:szCs w:val="22"/>
        </w:rPr>
        <w:t>Познакомитьсисториейтеатральногоискусства 19-21веков.</w:t>
      </w:r>
    </w:p>
    <w:p w:rsidR="00310EA9" w:rsidRPr="00521A52" w:rsidRDefault="00310EA9">
      <w:pPr>
        <w:pStyle w:val="BodyText"/>
        <w:tabs>
          <w:tab w:val="left" w:pos="3366"/>
        </w:tabs>
        <w:ind w:right="458"/>
        <w:rPr>
          <w:sz w:val="22"/>
          <w:szCs w:val="22"/>
        </w:rPr>
      </w:pPr>
      <w:r w:rsidRPr="00521A52">
        <w:rPr>
          <w:sz w:val="22"/>
          <w:szCs w:val="22"/>
        </w:rPr>
        <w:t>Помочьвовладении</w:t>
      </w:r>
      <w:r w:rsidRPr="00521A52">
        <w:rPr>
          <w:sz w:val="22"/>
          <w:szCs w:val="22"/>
        </w:rPr>
        <w:tab/>
        <w:t>теоретическимизнаниями,практическимиумениямиинавыкамивобластитеатральной деятельности.</w:t>
      </w:r>
    </w:p>
    <w:p w:rsidR="00310EA9" w:rsidRPr="00521A52" w:rsidRDefault="00310EA9">
      <w:pPr>
        <w:spacing w:line="321" w:lineRule="exact"/>
        <w:ind w:left="403"/>
        <w:rPr>
          <w:i/>
          <w:iCs/>
        </w:rPr>
      </w:pPr>
      <w:r w:rsidRPr="00521A52">
        <w:rPr>
          <w:i/>
          <w:iCs/>
        </w:rPr>
        <w:t>Воспитательные:</w:t>
      </w:r>
    </w:p>
    <w:p w:rsidR="00310EA9" w:rsidRPr="00521A52" w:rsidRDefault="00310EA9">
      <w:pPr>
        <w:pStyle w:val="BodyText"/>
        <w:spacing w:before="2"/>
        <w:rPr>
          <w:sz w:val="22"/>
          <w:szCs w:val="22"/>
        </w:rPr>
      </w:pPr>
      <w:r w:rsidRPr="00521A52">
        <w:rPr>
          <w:sz w:val="22"/>
          <w:szCs w:val="22"/>
        </w:rPr>
        <w:t>Приобщитькдуховнымикультурнымценностяммировойкультуры,кискусству.Воспитатьэстетический вкус.</w:t>
      </w:r>
    </w:p>
    <w:p w:rsidR="00310EA9" w:rsidRPr="00521A52" w:rsidRDefault="00310EA9">
      <w:pPr>
        <w:pStyle w:val="BodyText"/>
        <w:tabs>
          <w:tab w:val="left" w:pos="2311"/>
          <w:tab w:val="left" w:pos="2669"/>
          <w:tab w:val="left" w:pos="4052"/>
          <w:tab w:val="left" w:pos="5879"/>
          <w:tab w:val="left" w:pos="7411"/>
          <w:tab w:val="left" w:pos="7761"/>
          <w:tab w:val="left" w:pos="9716"/>
        </w:tabs>
        <w:ind w:right="230"/>
        <w:rPr>
          <w:sz w:val="22"/>
          <w:szCs w:val="22"/>
        </w:rPr>
      </w:pPr>
      <w:r>
        <w:rPr>
          <w:sz w:val="22"/>
          <w:szCs w:val="22"/>
        </w:rPr>
        <w:t xml:space="preserve">Сформировать у </w:t>
      </w:r>
      <w:r w:rsidRPr="00521A52">
        <w:rPr>
          <w:sz w:val="22"/>
          <w:szCs w:val="22"/>
        </w:rPr>
        <w:t>учащих</w:t>
      </w:r>
      <w:r>
        <w:rPr>
          <w:sz w:val="22"/>
          <w:szCs w:val="22"/>
        </w:rPr>
        <w:t xml:space="preserve">ся нравственное отношение к </w:t>
      </w:r>
      <w:r w:rsidRPr="00521A52">
        <w:rPr>
          <w:sz w:val="22"/>
          <w:szCs w:val="22"/>
        </w:rPr>
        <w:t>окружающему</w:t>
      </w:r>
      <w:r w:rsidRPr="00521A52">
        <w:rPr>
          <w:sz w:val="22"/>
          <w:szCs w:val="22"/>
        </w:rPr>
        <w:tab/>
      </w:r>
      <w:r w:rsidRPr="00521A52">
        <w:rPr>
          <w:spacing w:val="-1"/>
          <w:sz w:val="22"/>
          <w:szCs w:val="22"/>
        </w:rPr>
        <w:t>миру,</w:t>
      </w:r>
      <w:r w:rsidRPr="00521A52">
        <w:rPr>
          <w:sz w:val="22"/>
          <w:szCs w:val="22"/>
        </w:rPr>
        <w:t>нравственныекачества личности.</w:t>
      </w:r>
    </w:p>
    <w:p w:rsidR="00310EA9" w:rsidRPr="00521A52" w:rsidRDefault="00310EA9">
      <w:pPr>
        <w:pStyle w:val="BodyText"/>
        <w:spacing w:line="321" w:lineRule="exact"/>
        <w:rPr>
          <w:sz w:val="22"/>
          <w:szCs w:val="22"/>
        </w:rPr>
      </w:pPr>
      <w:r w:rsidRPr="00521A52">
        <w:rPr>
          <w:sz w:val="22"/>
          <w:szCs w:val="22"/>
        </w:rPr>
        <w:t>Сформироватьадекватнуюоценкуокружающих,самооценку,уверенностьвсебе.</w:t>
      </w:r>
    </w:p>
    <w:p w:rsidR="00310EA9" w:rsidRPr="00521A52" w:rsidRDefault="00310EA9">
      <w:pPr>
        <w:spacing w:line="322" w:lineRule="exact"/>
        <w:ind w:left="333"/>
        <w:rPr>
          <w:i/>
          <w:iCs/>
        </w:rPr>
      </w:pPr>
      <w:r w:rsidRPr="00521A52">
        <w:rPr>
          <w:i/>
          <w:iCs/>
        </w:rPr>
        <w:t>Развивающие:</w:t>
      </w:r>
    </w:p>
    <w:p w:rsidR="00310EA9" w:rsidRPr="00521A52" w:rsidRDefault="00310EA9">
      <w:pPr>
        <w:pStyle w:val="BodyText"/>
        <w:spacing w:line="242" w:lineRule="auto"/>
        <w:rPr>
          <w:sz w:val="22"/>
          <w:szCs w:val="22"/>
        </w:rPr>
      </w:pPr>
      <w:r w:rsidRPr="00521A52">
        <w:rPr>
          <w:sz w:val="22"/>
          <w:szCs w:val="22"/>
        </w:rPr>
        <w:t>Развитьпознавательныепроцессы:внимание,воображение,память,образноеилогическоемышление.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Развитьречевыехарактеристикиголоса:правильноедыхание,артикуляцию,силуголоса; мышечную свободу;фантазию,пластику.</w:t>
      </w:r>
    </w:p>
    <w:p w:rsidR="00310EA9" w:rsidRPr="00521A52" w:rsidRDefault="00310EA9">
      <w:pPr>
        <w:pStyle w:val="BodyText"/>
        <w:spacing w:line="321" w:lineRule="exact"/>
        <w:rPr>
          <w:sz w:val="22"/>
          <w:szCs w:val="22"/>
        </w:rPr>
      </w:pPr>
      <w:r w:rsidRPr="00521A52">
        <w:rPr>
          <w:sz w:val="22"/>
          <w:szCs w:val="22"/>
        </w:rPr>
        <w:t>Развитьтворческиеиорганизаторскиеспособности.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Активизироватьпознавательныеинтересы,самостоятельностьмышления.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3"/>
        <w:gridCol w:w="2945"/>
        <w:gridCol w:w="1548"/>
        <w:gridCol w:w="1131"/>
        <w:gridCol w:w="1361"/>
        <w:gridCol w:w="2382"/>
      </w:tblGrid>
      <w:tr w:rsidR="00310EA9" w:rsidRPr="00521A52">
        <w:trPr>
          <w:trHeight w:val="458"/>
        </w:trPr>
        <w:tc>
          <w:tcPr>
            <w:tcW w:w="773" w:type="dxa"/>
          </w:tcPr>
          <w:p w:rsidR="00310EA9" w:rsidRPr="00A747A1" w:rsidRDefault="00310EA9" w:rsidP="00A747A1">
            <w:pPr>
              <w:pStyle w:val="TableParagraph"/>
              <w:spacing w:line="228" w:lineRule="exact"/>
              <w:ind w:left="7"/>
              <w:jc w:val="center"/>
              <w:rPr>
                <w:b/>
                <w:bCs/>
              </w:rPr>
            </w:pPr>
            <w:r w:rsidRPr="00A747A1">
              <w:rPr>
                <w:b/>
                <w:bCs/>
                <w:w w:val="99"/>
              </w:rPr>
              <w:t>№</w:t>
            </w:r>
          </w:p>
          <w:p w:rsidR="00310EA9" w:rsidRPr="00A747A1" w:rsidRDefault="00310EA9" w:rsidP="00A747A1">
            <w:pPr>
              <w:pStyle w:val="TableParagraph"/>
              <w:spacing w:before="1" w:line="210" w:lineRule="exact"/>
              <w:ind w:left="200" w:right="191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п.п.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228" w:lineRule="exact"/>
              <w:ind w:left="379"/>
              <w:rPr>
                <w:b/>
                <w:bCs/>
              </w:rPr>
            </w:pPr>
            <w:r w:rsidRPr="00A747A1">
              <w:rPr>
                <w:b/>
                <w:bCs/>
              </w:rPr>
              <w:t>Названиераздела,темы</w:t>
            </w:r>
          </w:p>
        </w:tc>
        <w:tc>
          <w:tcPr>
            <w:tcW w:w="4040" w:type="dxa"/>
            <w:gridSpan w:val="3"/>
          </w:tcPr>
          <w:p w:rsidR="00310EA9" w:rsidRPr="00A747A1" w:rsidRDefault="00310EA9" w:rsidP="00A747A1">
            <w:pPr>
              <w:pStyle w:val="TableParagraph"/>
              <w:spacing w:line="228" w:lineRule="exact"/>
              <w:ind w:left="1202"/>
              <w:rPr>
                <w:b/>
                <w:bCs/>
              </w:rPr>
            </w:pPr>
            <w:r w:rsidRPr="00A747A1">
              <w:rPr>
                <w:b/>
                <w:bCs/>
              </w:rPr>
              <w:t>Количествочасов</w:t>
            </w:r>
          </w:p>
        </w:tc>
        <w:tc>
          <w:tcPr>
            <w:tcW w:w="2382" w:type="dxa"/>
          </w:tcPr>
          <w:p w:rsidR="00310EA9" w:rsidRPr="00A747A1" w:rsidRDefault="00310EA9" w:rsidP="00A747A1">
            <w:pPr>
              <w:pStyle w:val="TableParagraph"/>
              <w:spacing w:line="228" w:lineRule="exact"/>
              <w:ind w:left="110" w:right="102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Формыаттестациии</w:t>
            </w:r>
          </w:p>
          <w:p w:rsidR="00310EA9" w:rsidRPr="00A747A1" w:rsidRDefault="00310EA9" w:rsidP="00A747A1">
            <w:pPr>
              <w:pStyle w:val="TableParagraph"/>
              <w:spacing w:before="1" w:line="210" w:lineRule="exact"/>
              <w:ind w:left="108" w:right="102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контроля</w:t>
            </w:r>
          </w:p>
        </w:tc>
      </w:tr>
      <w:tr w:rsidR="00310EA9" w:rsidRPr="00521A52">
        <w:trPr>
          <w:trHeight w:val="230"/>
        </w:trPr>
        <w:tc>
          <w:tcPr>
            <w:tcW w:w="773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94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512" w:right="508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всего</w:t>
            </w:r>
          </w:p>
        </w:tc>
        <w:tc>
          <w:tcPr>
            <w:tcW w:w="1131" w:type="dxa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252"/>
              <w:rPr>
                <w:b/>
                <w:bCs/>
              </w:rPr>
            </w:pPr>
            <w:r w:rsidRPr="00A747A1">
              <w:rPr>
                <w:b/>
                <w:bCs/>
              </w:rPr>
              <w:t>теория</w:t>
            </w: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210" w:lineRule="exact"/>
              <w:ind w:left="242"/>
              <w:rPr>
                <w:b/>
                <w:bCs/>
              </w:rPr>
            </w:pPr>
            <w:r w:rsidRPr="00A747A1">
              <w:rPr>
                <w:b/>
                <w:bCs/>
              </w:rPr>
              <w:t>практика</w:t>
            </w: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323"/>
        </w:trPr>
        <w:tc>
          <w:tcPr>
            <w:tcW w:w="10140" w:type="dxa"/>
            <w:gridSpan w:val="6"/>
          </w:tcPr>
          <w:p w:rsidR="00310EA9" w:rsidRPr="00A747A1" w:rsidRDefault="00310EA9" w:rsidP="00A747A1">
            <w:pPr>
              <w:pStyle w:val="TableParagraph"/>
              <w:spacing w:line="304" w:lineRule="exact"/>
              <w:ind w:left="3616" w:right="3610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Третьегогодобучения</w:t>
            </w:r>
          </w:p>
        </w:tc>
      </w:tr>
      <w:tr w:rsidR="00310EA9" w:rsidRPr="00521A52">
        <w:trPr>
          <w:trHeight w:val="827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1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Вводное занятие.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549"/>
            </w:pPr>
            <w:r w:rsidRPr="00521A52">
              <w:t>Опрос,этюд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503" w:right="476" w:firstLine="257"/>
            </w:pPr>
            <w:r w:rsidRPr="00521A52">
              <w:t>«Летниенаблюдения»</w:t>
            </w:r>
          </w:p>
        </w:tc>
      </w:tr>
      <w:tr w:rsidR="00310EA9" w:rsidRPr="00521A52">
        <w:trPr>
          <w:trHeight w:val="642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322" w:lineRule="exact"/>
              <w:ind w:left="108" w:right="120"/>
              <w:rPr>
                <w:b/>
                <w:bCs/>
              </w:rPr>
            </w:pPr>
            <w:r w:rsidRPr="00A747A1">
              <w:rPr>
                <w:b/>
                <w:bCs/>
              </w:rPr>
              <w:t>Основы театральнойкультуры.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27</w:t>
            </w:r>
          </w:p>
        </w:tc>
        <w:tc>
          <w:tcPr>
            <w:tcW w:w="1131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6</w:t>
            </w: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21</w:t>
            </w: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322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02" w:lineRule="exact"/>
              <w:ind w:left="107"/>
            </w:pPr>
            <w:r w:rsidRPr="00521A52">
              <w:t>2.1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02" w:lineRule="exact"/>
              <w:ind w:left="108"/>
            </w:pPr>
            <w:r w:rsidRPr="00521A52">
              <w:t>Театральныежанры.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02" w:lineRule="exact"/>
              <w:ind w:left="106"/>
            </w:pPr>
            <w:r w:rsidRPr="00521A52">
              <w:t>6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02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02" w:lineRule="exact"/>
              <w:ind w:left="105"/>
            </w:pPr>
            <w:r w:rsidRPr="00521A52">
              <w:t>5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6" w:lineRule="exact"/>
              <w:ind w:left="110" w:right="102"/>
              <w:jc w:val="center"/>
            </w:pPr>
            <w:r w:rsidRPr="00521A52">
              <w:t>Театр-экспромт.</w:t>
            </w:r>
          </w:p>
        </w:tc>
      </w:tr>
      <w:tr w:rsidR="00310EA9" w:rsidRPr="00521A52">
        <w:trPr>
          <w:trHeight w:val="321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7"/>
            </w:pPr>
            <w:r w:rsidRPr="00521A52">
              <w:t>2.2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8"/>
            </w:pPr>
            <w:r w:rsidRPr="00521A52">
              <w:t>Театритальянского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01" w:lineRule="exact"/>
              <w:ind w:left="105"/>
            </w:pPr>
            <w:r w:rsidRPr="00521A52">
              <w:t>2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9" w:right="102"/>
              <w:jc w:val="center"/>
            </w:pPr>
            <w:r w:rsidRPr="00521A52">
              <w:t>Контрольные</w:t>
            </w:r>
          </w:p>
        </w:tc>
      </w:tr>
      <w:tr w:rsidR="00310EA9" w:rsidRPr="00521A52">
        <w:trPr>
          <w:trHeight w:val="672"/>
        </w:trPr>
        <w:tc>
          <w:tcPr>
            <w:tcW w:w="773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Возрождения.</w:t>
            </w:r>
          </w:p>
        </w:tc>
        <w:tc>
          <w:tcPr>
            <w:tcW w:w="15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304"/>
            </w:pPr>
            <w:r w:rsidRPr="00521A52">
              <w:t>вопросыпотеме.</w:t>
            </w:r>
          </w:p>
        </w:tc>
      </w:tr>
      <w:tr w:rsidR="00310EA9" w:rsidRPr="00521A52">
        <w:trPr>
          <w:trHeight w:val="671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2.3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ТеатрШекспира.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2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482"/>
            </w:pPr>
            <w:r w:rsidRPr="00521A52">
              <w:t>Тестирование</w:t>
            </w:r>
          </w:p>
        </w:tc>
      </w:tr>
      <w:tr w:rsidR="00310EA9" w:rsidRPr="00521A52">
        <w:trPr>
          <w:trHeight w:val="947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2.4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ind w:left="108" w:right="688"/>
            </w:pPr>
            <w:r w:rsidRPr="00521A52">
              <w:t>История русскоготеатра.19-21в.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9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2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7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811" w:right="438" w:hanging="361"/>
            </w:pPr>
            <w:r w:rsidRPr="00A747A1">
              <w:rPr>
                <w:spacing w:val="-1"/>
              </w:rPr>
              <w:t>Тестирование,</w:t>
            </w:r>
            <w:r w:rsidRPr="00521A52">
              <w:t>проект.</w:t>
            </w:r>
          </w:p>
        </w:tc>
      </w:tr>
      <w:tr w:rsidR="00310EA9" w:rsidRPr="00521A52">
        <w:trPr>
          <w:trHeight w:val="323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7"/>
            </w:pPr>
            <w:r w:rsidRPr="00521A52">
              <w:t>2.5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8"/>
            </w:pPr>
            <w:r w:rsidRPr="00521A52">
              <w:t>Театризритель.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6"/>
            </w:pPr>
            <w:r w:rsidRPr="00521A52">
              <w:t>6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5"/>
            </w:pPr>
            <w:r w:rsidRPr="00521A52">
              <w:t>5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386"/>
            </w:pPr>
            <w:r w:rsidRPr="00521A52">
              <w:t>Собеседование.</w:t>
            </w:r>
          </w:p>
        </w:tc>
      </w:tr>
      <w:tr w:rsidR="00310EA9" w:rsidRPr="00521A52">
        <w:trPr>
          <w:trHeight w:val="642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322" w:lineRule="exact"/>
              <w:ind w:left="108" w:right="250"/>
              <w:rPr>
                <w:b/>
                <w:bCs/>
              </w:rPr>
            </w:pPr>
            <w:r w:rsidRPr="00A747A1">
              <w:rPr>
                <w:b/>
                <w:bCs/>
              </w:rPr>
              <w:t>Техника и культураречи.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39</w:t>
            </w:r>
          </w:p>
        </w:tc>
        <w:tc>
          <w:tcPr>
            <w:tcW w:w="113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4</w:t>
            </w: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35</w:t>
            </w: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550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7"/>
            </w:pPr>
            <w:r w:rsidRPr="00521A52">
              <w:t>3.1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8"/>
            </w:pPr>
            <w:r w:rsidRPr="00521A52">
              <w:t>Речевойтренинг.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6"/>
            </w:pPr>
            <w:r w:rsidRPr="00521A52">
              <w:t>18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5"/>
            </w:pPr>
            <w:r w:rsidRPr="00521A52">
              <w:t>2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4" w:lineRule="exact"/>
              <w:ind w:left="105"/>
            </w:pPr>
            <w:r w:rsidRPr="00521A52">
              <w:t>16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499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537"/>
            </w:pPr>
            <w:r w:rsidRPr="00521A52">
              <w:t>упражнения.</w:t>
            </w:r>
          </w:p>
        </w:tc>
      </w:tr>
      <w:tr w:rsidR="00310EA9" w:rsidRPr="00521A52">
        <w:trPr>
          <w:trHeight w:val="1288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3.2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242" w:lineRule="auto"/>
              <w:ind w:left="108" w:right="774"/>
            </w:pPr>
            <w:r w:rsidRPr="00521A52">
              <w:t>Работа надлитературно-</w:t>
            </w:r>
          </w:p>
          <w:p w:rsidR="00310EA9" w:rsidRPr="00521A52" w:rsidRDefault="00310EA9" w:rsidP="00A747A1">
            <w:pPr>
              <w:pStyle w:val="TableParagraph"/>
              <w:spacing w:line="322" w:lineRule="exact"/>
              <w:ind w:left="108" w:right="758"/>
            </w:pPr>
            <w:r w:rsidRPr="00521A52">
              <w:t>художественнымпроизведением.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21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2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19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590" w:right="576" w:firstLine="16"/>
            </w:pPr>
            <w:r w:rsidRPr="00521A52">
              <w:t>Творческая</w:t>
            </w:r>
            <w:r w:rsidRPr="00A747A1">
              <w:rPr>
                <w:spacing w:val="-1"/>
              </w:rPr>
              <w:t>мастерская.</w:t>
            </w:r>
          </w:p>
        </w:tc>
      </w:tr>
      <w:tr w:rsidR="00310EA9" w:rsidRPr="00521A52">
        <w:trPr>
          <w:trHeight w:val="316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296" w:lineRule="exact"/>
              <w:ind w:left="107"/>
            </w:pPr>
            <w:r w:rsidRPr="00521A52">
              <w:t>4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296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Ритмопластика.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296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36</w:t>
            </w:r>
          </w:p>
        </w:tc>
        <w:tc>
          <w:tcPr>
            <w:tcW w:w="1131" w:type="dxa"/>
          </w:tcPr>
          <w:p w:rsidR="00310EA9" w:rsidRPr="00A747A1" w:rsidRDefault="00310EA9" w:rsidP="00A747A1">
            <w:pPr>
              <w:pStyle w:val="TableParagraph"/>
              <w:spacing w:line="296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2</w:t>
            </w: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296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34</w:t>
            </w: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551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4.1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Пластическийтренинг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9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9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499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537"/>
            </w:pPr>
            <w:r w:rsidRPr="00521A52">
              <w:t>упражнения.</w:t>
            </w:r>
          </w:p>
        </w:tc>
      </w:tr>
      <w:tr w:rsidR="00310EA9" w:rsidRPr="00521A52">
        <w:trPr>
          <w:trHeight w:val="645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7"/>
            </w:pPr>
            <w:r w:rsidRPr="00521A52">
              <w:t>4.2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8"/>
            </w:pPr>
            <w:r w:rsidRPr="00521A52">
              <w:t>Пластическийобраз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8"/>
            </w:pPr>
            <w:r w:rsidRPr="00521A52">
              <w:t>персонажа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6"/>
            </w:pPr>
            <w:r w:rsidRPr="00521A52">
              <w:t>9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5"/>
            </w:pPr>
            <w:r w:rsidRPr="00521A52">
              <w:t>8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right="142"/>
              <w:jc w:val="right"/>
            </w:pPr>
            <w:r w:rsidRPr="00521A52">
              <w:t>Пластическийэтюд.</w:t>
            </w:r>
          </w:p>
        </w:tc>
      </w:tr>
      <w:tr w:rsidR="00310EA9" w:rsidRPr="00521A52">
        <w:trPr>
          <w:trHeight w:val="966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4.3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ind w:left="108" w:right="1256"/>
            </w:pPr>
            <w:r w:rsidRPr="00521A52">
              <w:t>Сценическоедвижение.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9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8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537" w:right="475" w:hanging="39"/>
            </w:pPr>
            <w:r w:rsidRPr="00521A52">
              <w:t>Контрольныеупражнения.</w:t>
            </w:r>
          </w:p>
        </w:tc>
      </w:tr>
      <w:tr w:rsidR="00310EA9" w:rsidRPr="00521A52">
        <w:trPr>
          <w:trHeight w:val="964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4.4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Элементы</w:t>
            </w:r>
          </w:p>
          <w:p w:rsidR="00310EA9" w:rsidRPr="00521A52" w:rsidRDefault="00310EA9" w:rsidP="00A747A1">
            <w:pPr>
              <w:pStyle w:val="TableParagraph"/>
              <w:spacing w:line="322" w:lineRule="exact"/>
              <w:ind w:left="108" w:right="1134"/>
            </w:pPr>
            <w:r w:rsidRPr="00521A52">
              <w:t>танцевальныхдвижений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9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9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670" w:right="432" w:hanging="212"/>
            </w:pPr>
            <w:r w:rsidRPr="00521A52">
              <w:t>Танцевальныеэлементы.</w:t>
            </w:r>
          </w:p>
        </w:tc>
      </w:tr>
      <w:tr w:rsidR="00310EA9" w:rsidRPr="00521A52">
        <w:trPr>
          <w:trHeight w:val="645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Актерское</w:t>
            </w:r>
          </w:p>
          <w:p w:rsidR="00310EA9" w:rsidRPr="00A747A1" w:rsidRDefault="00310EA9" w:rsidP="00A747A1">
            <w:pPr>
              <w:pStyle w:val="TableParagraph"/>
              <w:spacing w:before="2" w:line="304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мастерство.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51</w:t>
            </w:r>
          </w:p>
        </w:tc>
        <w:tc>
          <w:tcPr>
            <w:tcW w:w="113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48</w:t>
            </w: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964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5.1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ind w:left="108" w:right="1193" w:firstLine="69"/>
            </w:pPr>
            <w:r w:rsidRPr="00521A52">
              <w:t>Организациявнимания,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8"/>
            </w:pPr>
            <w:r w:rsidRPr="00521A52">
              <w:t>воображения,памяти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15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14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537" w:right="475" w:hanging="39"/>
            </w:pPr>
            <w:r w:rsidRPr="00521A52">
              <w:t>Контрольныеупражнения.</w:t>
            </w:r>
          </w:p>
        </w:tc>
      </w:tr>
      <w:tr w:rsidR="00310EA9" w:rsidRPr="00521A52">
        <w:trPr>
          <w:trHeight w:val="645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5.2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Сценическое</w:t>
            </w:r>
          </w:p>
          <w:p w:rsidR="00310EA9" w:rsidRPr="00521A52" w:rsidRDefault="00310EA9" w:rsidP="00A747A1">
            <w:pPr>
              <w:pStyle w:val="TableParagraph"/>
              <w:spacing w:before="2" w:line="308" w:lineRule="exact"/>
              <w:ind w:left="108"/>
            </w:pPr>
            <w:r w:rsidRPr="00521A52">
              <w:t>действие.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21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20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134" w:right="125" w:firstLine="364"/>
            </w:pPr>
            <w:r w:rsidRPr="00521A52">
              <w:t>Контрольныеупражнения-Этюды.</w:t>
            </w:r>
          </w:p>
        </w:tc>
      </w:tr>
      <w:tr w:rsidR="00310EA9" w:rsidRPr="00521A52">
        <w:trPr>
          <w:trHeight w:val="642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5.3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Творческая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8"/>
            </w:pPr>
            <w:r w:rsidRPr="00521A52">
              <w:t>мастерская.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15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14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right="198"/>
              <w:jc w:val="right"/>
            </w:pPr>
            <w:r w:rsidRPr="00521A52">
              <w:t>Творческаяработа.</w:t>
            </w:r>
          </w:p>
        </w:tc>
      </w:tr>
      <w:tr w:rsidR="00310EA9" w:rsidRPr="00521A52">
        <w:trPr>
          <w:trHeight w:val="645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324" w:lineRule="exact"/>
              <w:ind w:left="108" w:right="281"/>
              <w:rPr>
                <w:b/>
                <w:bCs/>
              </w:rPr>
            </w:pPr>
            <w:r w:rsidRPr="00A747A1">
              <w:rPr>
                <w:b/>
                <w:bCs/>
              </w:rPr>
              <w:t>Работанадпьесойиспектаклем.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45</w:t>
            </w:r>
          </w:p>
        </w:tc>
        <w:tc>
          <w:tcPr>
            <w:tcW w:w="113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4</w:t>
            </w: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320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41</w:t>
            </w: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319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299" w:lineRule="exact"/>
              <w:ind w:left="107"/>
            </w:pPr>
            <w:r w:rsidRPr="00521A52">
              <w:t>6.1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299" w:lineRule="exact"/>
              <w:ind w:left="108"/>
            </w:pPr>
            <w:r w:rsidRPr="00521A52">
              <w:t>Выборпьесы.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299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299" w:lineRule="exact"/>
              <w:ind w:left="105"/>
            </w:pPr>
            <w:r w:rsidRPr="00521A52">
              <w:t>3</w:t>
            </w:r>
          </w:p>
        </w:tc>
        <w:tc>
          <w:tcPr>
            <w:tcW w:w="136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6" w:lineRule="exact"/>
              <w:ind w:left="386"/>
            </w:pPr>
            <w:r w:rsidRPr="00521A52">
              <w:t>Собеседование.</w:t>
            </w:r>
          </w:p>
        </w:tc>
      </w:tr>
      <w:tr w:rsidR="00310EA9" w:rsidRPr="00521A52">
        <w:trPr>
          <w:trHeight w:val="645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6.2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Углубленныйанализ</w:t>
            </w:r>
          </w:p>
          <w:p w:rsidR="00310EA9" w:rsidRPr="00521A52" w:rsidRDefault="00310EA9" w:rsidP="00A747A1">
            <w:pPr>
              <w:pStyle w:val="TableParagraph"/>
              <w:spacing w:line="311" w:lineRule="exact"/>
              <w:ind w:left="108"/>
            </w:pPr>
            <w:r w:rsidRPr="00521A52">
              <w:t>пособытиям.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</w:t>
            </w: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2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386"/>
            </w:pPr>
            <w:r w:rsidRPr="00521A52">
              <w:t>Собеседование.</w:t>
            </w:r>
          </w:p>
        </w:tc>
      </w:tr>
      <w:tr w:rsidR="00310EA9" w:rsidRPr="00521A52">
        <w:trPr>
          <w:trHeight w:val="964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6.3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ind w:left="108" w:right="1345"/>
            </w:pPr>
            <w:r w:rsidRPr="00521A52">
              <w:t>Работа надотдельными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8"/>
            </w:pPr>
            <w:r w:rsidRPr="00521A52">
              <w:t>эпизодами.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15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15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650" w:right="563" w:hanging="63"/>
            </w:pPr>
            <w:r w:rsidRPr="00521A52">
              <w:t>Отрывки изспектакля.</w:t>
            </w:r>
          </w:p>
        </w:tc>
      </w:tr>
      <w:tr w:rsidR="00310EA9" w:rsidRPr="00521A52">
        <w:trPr>
          <w:trHeight w:val="323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7"/>
            </w:pPr>
            <w:r w:rsidRPr="00521A52">
              <w:t>6.4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8"/>
            </w:pPr>
            <w:r w:rsidRPr="00521A52">
              <w:t>Изготовление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6"/>
            </w:pPr>
            <w:r w:rsidRPr="00521A52">
              <w:t>6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5"/>
            </w:pPr>
            <w:r w:rsidRPr="00521A52">
              <w:t>6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513"/>
            </w:pPr>
            <w:r w:rsidRPr="00521A52">
              <w:t>Наблюдение.</w:t>
            </w:r>
          </w:p>
        </w:tc>
      </w:tr>
      <w:tr w:rsidR="00310EA9" w:rsidRPr="00521A52">
        <w:trPr>
          <w:trHeight w:val="964"/>
        </w:trPr>
        <w:tc>
          <w:tcPr>
            <w:tcW w:w="773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ind w:left="108" w:right="159"/>
            </w:pPr>
            <w:r w:rsidRPr="00521A52">
              <w:t>декораций, костюмов,музыкального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8"/>
            </w:pPr>
            <w:r w:rsidRPr="00521A52">
              <w:t>оформления.</w:t>
            </w:r>
          </w:p>
        </w:tc>
        <w:tc>
          <w:tcPr>
            <w:tcW w:w="154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966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7"/>
            </w:pPr>
            <w:r w:rsidRPr="00521A52">
              <w:t>6.5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8"/>
            </w:pPr>
            <w:r w:rsidRPr="00521A52">
              <w:t>Репетицииотдельных</w:t>
            </w:r>
          </w:p>
          <w:p w:rsidR="00310EA9" w:rsidRPr="00521A52" w:rsidRDefault="00310EA9" w:rsidP="00A747A1">
            <w:pPr>
              <w:pStyle w:val="TableParagraph"/>
              <w:spacing w:line="322" w:lineRule="exact"/>
              <w:ind w:left="108"/>
            </w:pPr>
            <w:r w:rsidRPr="00521A52">
              <w:t>картин с элементамикостюмов,декораций.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6"/>
            </w:pPr>
            <w:r w:rsidRPr="00521A52">
              <w:t>9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7" w:lineRule="exact"/>
              <w:ind w:left="105"/>
            </w:pPr>
            <w:r w:rsidRPr="00521A52">
              <w:t>9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6" w:right="102"/>
              <w:jc w:val="center"/>
            </w:pPr>
            <w:r w:rsidRPr="00521A52">
              <w:t>Просмотрработ.</w:t>
            </w:r>
          </w:p>
        </w:tc>
      </w:tr>
      <w:tr w:rsidR="00310EA9" w:rsidRPr="00521A52">
        <w:trPr>
          <w:trHeight w:val="966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6.6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ind w:left="108" w:right="1238"/>
            </w:pPr>
            <w:r w:rsidRPr="00521A52">
              <w:t>Прогонные игенеральные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08"/>
            </w:pPr>
            <w:r w:rsidRPr="00521A52">
              <w:t>репетиции.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6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6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619" w:right="508" w:hanging="87"/>
            </w:pPr>
            <w:r w:rsidRPr="00521A52">
              <w:t>Видеозаписьрепетиции.</w:t>
            </w:r>
          </w:p>
        </w:tc>
      </w:tr>
      <w:tr w:rsidR="00310EA9" w:rsidRPr="00521A52">
        <w:trPr>
          <w:trHeight w:val="551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6.7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Показспектакля.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3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6" w:right="102"/>
              <w:jc w:val="center"/>
            </w:pPr>
            <w:r w:rsidRPr="00521A52">
              <w:t>Показспектакля.</w:t>
            </w:r>
          </w:p>
        </w:tc>
      </w:tr>
      <w:tr w:rsidR="00310EA9" w:rsidRPr="00521A52">
        <w:trPr>
          <w:trHeight w:val="321"/>
        </w:trPr>
        <w:tc>
          <w:tcPr>
            <w:tcW w:w="773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7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Итоговоезанятие.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301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3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9" w:right="102"/>
              <w:jc w:val="center"/>
            </w:pPr>
            <w:r w:rsidRPr="00521A52">
              <w:t>Зачет.</w:t>
            </w:r>
          </w:p>
        </w:tc>
      </w:tr>
      <w:tr w:rsidR="00310EA9" w:rsidRPr="00521A52">
        <w:trPr>
          <w:trHeight w:val="323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04" w:lineRule="exact"/>
              <w:ind w:left="107"/>
            </w:pPr>
            <w:r w:rsidRPr="00521A52">
              <w:t>8.</w:t>
            </w: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304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Умныеканикулы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304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8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304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8</w:t>
            </w: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  <w:tr w:rsidR="00310EA9" w:rsidRPr="00521A52">
        <w:trPr>
          <w:trHeight w:val="1380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8.1.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ind w:left="108" w:right="667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321" w:lineRule="exact"/>
              <w:ind w:left="108"/>
            </w:pPr>
            <w:r w:rsidRPr="00521A52">
              <w:t>«Светофорчик».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3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115" w:right="104" w:hanging="5"/>
              <w:jc w:val="center"/>
            </w:pPr>
            <w:r w:rsidRPr="00521A52">
              <w:t>Организация ипроведениемероприятия поправиламдорожного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0" w:right="101"/>
              <w:jc w:val="center"/>
            </w:pPr>
            <w:r w:rsidRPr="00521A52">
              <w:t>движения.</w:t>
            </w:r>
          </w:p>
        </w:tc>
      </w:tr>
      <w:tr w:rsidR="00310EA9" w:rsidRPr="00521A52">
        <w:trPr>
          <w:trHeight w:val="1103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8.2.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8"/>
            </w:pPr>
            <w:r w:rsidRPr="00521A52">
              <w:t>Театрализовая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803"/>
              </w:tabs>
              <w:ind w:left="108" w:right="98"/>
            </w:pPr>
            <w:r>
              <w:t xml:space="preserve">программа </w:t>
            </w:r>
            <w:r w:rsidRPr="00A747A1">
              <w:rPr>
                <w:spacing w:val="-1"/>
              </w:rPr>
              <w:t>«Киндер</w:t>
            </w:r>
            <w:r w:rsidRPr="00521A52">
              <w:t>сюрприз».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3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304" w:right="296" w:hanging="3"/>
              <w:jc w:val="center"/>
            </w:pPr>
            <w:r w:rsidRPr="00521A52">
              <w:t>Организация ипроведениямероприятиятом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07" w:right="102"/>
              <w:jc w:val="center"/>
            </w:pPr>
            <w:r w:rsidRPr="00521A52">
              <w:t>чемуучатвшколе.</w:t>
            </w:r>
          </w:p>
        </w:tc>
      </w:tr>
      <w:tr w:rsidR="00310EA9" w:rsidRPr="00521A52">
        <w:trPr>
          <w:trHeight w:val="1103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8.3.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ind w:left="108" w:right="667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321" w:lineRule="exact"/>
              <w:ind w:left="108"/>
            </w:pPr>
            <w:r w:rsidRPr="00521A52">
              <w:t>«Каникуляндия»..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3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132" w:right="122" w:hanging="4"/>
              <w:jc w:val="center"/>
            </w:pPr>
            <w:r w:rsidRPr="00521A52">
              <w:t>Организация ипроведение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0" w:right="100"/>
              <w:jc w:val="center"/>
            </w:pPr>
            <w:r w:rsidRPr="00521A52">
              <w:t>программысиграмииконкурсами</w:t>
            </w:r>
          </w:p>
        </w:tc>
      </w:tr>
      <w:tr w:rsidR="00310EA9" w:rsidRPr="00521A52">
        <w:trPr>
          <w:trHeight w:val="1104"/>
        </w:trPr>
        <w:tc>
          <w:tcPr>
            <w:tcW w:w="773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7"/>
            </w:pPr>
            <w:r w:rsidRPr="00521A52">
              <w:t>8.4.</w:t>
            </w:r>
          </w:p>
        </w:tc>
        <w:tc>
          <w:tcPr>
            <w:tcW w:w="2945" w:type="dxa"/>
          </w:tcPr>
          <w:p w:rsidR="00310EA9" w:rsidRPr="00521A52" w:rsidRDefault="00310EA9" w:rsidP="00A747A1">
            <w:pPr>
              <w:pStyle w:val="TableParagraph"/>
              <w:tabs>
                <w:tab w:val="left" w:pos="1810"/>
              </w:tabs>
              <w:ind w:left="108" w:right="96"/>
            </w:pPr>
            <w:r w:rsidRPr="00521A52">
              <w:t>Театрализованная</w:t>
            </w:r>
            <w:r>
              <w:t xml:space="preserve">программа </w:t>
            </w:r>
            <w:r w:rsidRPr="00A747A1">
              <w:rPr>
                <w:spacing w:val="-1"/>
              </w:rPr>
              <w:t>«Летний</w:t>
            </w:r>
            <w:r w:rsidRPr="00521A52">
              <w:t>бум».</w:t>
            </w:r>
          </w:p>
        </w:tc>
        <w:tc>
          <w:tcPr>
            <w:tcW w:w="1548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6"/>
            </w:pPr>
            <w:r w:rsidRPr="00521A52">
              <w:t>3</w:t>
            </w:r>
          </w:p>
        </w:tc>
        <w:tc>
          <w:tcPr>
            <w:tcW w:w="113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361" w:type="dxa"/>
          </w:tcPr>
          <w:p w:rsidR="00310EA9" w:rsidRPr="00521A52" w:rsidRDefault="00310EA9" w:rsidP="00A747A1">
            <w:pPr>
              <w:pStyle w:val="TableParagraph"/>
              <w:spacing w:line="315" w:lineRule="exact"/>
              <w:ind w:left="105"/>
            </w:pPr>
            <w:r w:rsidRPr="00521A52">
              <w:t>3</w:t>
            </w:r>
          </w:p>
        </w:tc>
        <w:tc>
          <w:tcPr>
            <w:tcW w:w="2382" w:type="dxa"/>
          </w:tcPr>
          <w:p w:rsidR="00310EA9" w:rsidRPr="00521A52" w:rsidRDefault="00310EA9" w:rsidP="00A747A1">
            <w:pPr>
              <w:pStyle w:val="TableParagraph"/>
              <w:ind w:left="381" w:right="373" w:hanging="3"/>
              <w:jc w:val="center"/>
            </w:pPr>
            <w:r w:rsidRPr="00521A52">
              <w:t>Организация ипроведение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0" w:right="102"/>
              <w:jc w:val="center"/>
            </w:pPr>
            <w:r w:rsidRPr="00521A52">
              <w:t>познавательнойпрограммыпролето.</w:t>
            </w:r>
          </w:p>
        </w:tc>
      </w:tr>
      <w:tr w:rsidR="00310EA9" w:rsidRPr="00521A52">
        <w:trPr>
          <w:trHeight w:val="645"/>
        </w:trPr>
        <w:tc>
          <w:tcPr>
            <w:tcW w:w="773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945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8"/>
              <w:rPr>
                <w:b/>
                <w:bCs/>
              </w:rPr>
            </w:pPr>
            <w:r w:rsidRPr="00A747A1">
              <w:rPr>
                <w:b/>
                <w:bCs/>
              </w:rPr>
              <w:t>ИТОГО</w:t>
            </w:r>
          </w:p>
        </w:tc>
        <w:tc>
          <w:tcPr>
            <w:tcW w:w="1548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6"/>
              <w:rPr>
                <w:b/>
                <w:bCs/>
              </w:rPr>
            </w:pPr>
            <w:r w:rsidRPr="00A747A1">
              <w:rPr>
                <w:b/>
                <w:bCs/>
              </w:rPr>
              <w:t>216ч</w:t>
            </w:r>
          </w:p>
        </w:tc>
        <w:tc>
          <w:tcPr>
            <w:tcW w:w="1131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19ч</w:t>
            </w:r>
          </w:p>
        </w:tc>
        <w:tc>
          <w:tcPr>
            <w:tcW w:w="1361" w:type="dxa"/>
          </w:tcPr>
          <w:p w:rsidR="00310EA9" w:rsidRPr="00A747A1" w:rsidRDefault="00310EA9" w:rsidP="00A747A1">
            <w:pPr>
              <w:pStyle w:val="TableParagraph"/>
              <w:spacing w:line="319" w:lineRule="exact"/>
              <w:ind w:left="105"/>
              <w:rPr>
                <w:b/>
                <w:bCs/>
              </w:rPr>
            </w:pPr>
            <w:r w:rsidRPr="00A747A1">
              <w:rPr>
                <w:b/>
                <w:bCs/>
              </w:rPr>
              <w:t>197ч</w:t>
            </w:r>
          </w:p>
        </w:tc>
        <w:tc>
          <w:tcPr>
            <w:tcW w:w="2382" w:type="dxa"/>
          </w:tcPr>
          <w:p w:rsidR="00310EA9" w:rsidRPr="00521A52" w:rsidRDefault="00310EA9">
            <w:pPr>
              <w:pStyle w:val="TableParagraph"/>
            </w:pPr>
          </w:p>
        </w:tc>
      </w:tr>
    </w:tbl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 w:rsidP="00B93545">
      <w:pPr>
        <w:pStyle w:val="11"/>
        <w:spacing w:before="89" w:line="322" w:lineRule="exact"/>
        <w:ind w:left="2030" w:right="1926"/>
        <w:jc w:val="center"/>
        <w:rPr>
          <w:b w:val="0"/>
          <w:bCs w:val="0"/>
          <w:sz w:val="22"/>
          <w:szCs w:val="22"/>
        </w:rPr>
      </w:pPr>
      <w:r w:rsidRPr="00521A52">
        <w:rPr>
          <w:sz w:val="22"/>
          <w:szCs w:val="22"/>
        </w:rPr>
        <w:t>Содержанияпрограммы</w:t>
      </w:r>
    </w:p>
    <w:p w:rsidR="00310EA9" w:rsidRPr="00521A52" w:rsidRDefault="00310EA9">
      <w:pPr>
        <w:pStyle w:val="11"/>
        <w:spacing w:line="240" w:lineRule="auto"/>
        <w:ind w:left="3749" w:right="3644"/>
        <w:jc w:val="center"/>
        <w:rPr>
          <w:spacing w:val="-67"/>
          <w:sz w:val="22"/>
          <w:szCs w:val="22"/>
        </w:rPr>
      </w:pPr>
      <w:r w:rsidRPr="00521A52">
        <w:rPr>
          <w:sz w:val="22"/>
          <w:szCs w:val="22"/>
        </w:rPr>
        <w:t>«Театральное искусство»</w:t>
      </w:r>
    </w:p>
    <w:p w:rsidR="00310EA9" w:rsidRPr="00521A52" w:rsidRDefault="00310EA9">
      <w:pPr>
        <w:pStyle w:val="11"/>
        <w:spacing w:line="240" w:lineRule="auto"/>
        <w:ind w:left="3749" w:right="3644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3годаобучения</w:t>
      </w:r>
    </w:p>
    <w:p w:rsidR="00310EA9" w:rsidRPr="00521A52" w:rsidRDefault="00310EA9">
      <w:pPr>
        <w:pStyle w:val="ListParagraph"/>
        <w:numPr>
          <w:ilvl w:val="0"/>
          <w:numId w:val="10"/>
        </w:numPr>
        <w:tabs>
          <w:tab w:val="left" w:pos="615"/>
        </w:tabs>
        <w:spacing w:line="320" w:lineRule="exact"/>
        <w:ind w:hanging="282"/>
        <w:rPr>
          <w:b/>
          <w:bCs/>
        </w:rPr>
      </w:pPr>
      <w:r w:rsidRPr="00521A52">
        <w:rPr>
          <w:b/>
          <w:bCs/>
        </w:rPr>
        <w:t>Вводноезанятие.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Итоги 2 года обучения. План работы на год. Требования к знаниямиумениям3года обучения.Инструктаж по технике безопасности.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Просмотр«Летнихнаблюдений».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0"/>
        </w:numPr>
        <w:tabs>
          <w:tab w:val="left" w:pos="615"/>
        </w:tabs>
        <w:spacing w:line="322" w:lineRule="exact"/>
        <w:ind w:hanging="282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Основытеатральнойкультуры.</w:t>
      </w:r>
    </w:p>
    <w:p w:rsidR="00310EA9" w:rsidRPr="00521A52" w:rsidRDefault="00310EA9">
      <w:pPr>
        <w:pStyle w:val="ListParagraph"/>
        <w:numPr>
          <w:ilvl w:val="1"/>
          <w:numId w:val="10"/>
        </w:numPr>
        <w:tabs>
          <w:tab w:val="left" w:pos="826"/>
        </w:tabs>
        <w:spacing w:line="320" w:lineRule="exact"/>
        <w:rPr>
          <w:b/>
          <w:bCs/>
        </w:rPr>
      </w:pPr>
      <w:r w:rsidRPr="00521A52">
        <w:rPr>
          <w:b/>
          <w:bCs/>
        </w:rPr>
        <w:t>Театральныежанры.</w:t>
      </w:r>
    </w:p>
    <w:p w:rsidR="00310EA9" w:rsidRPr="00521A52" w:rsidRDefault="00310EA9">
      <w:pPr>
        <w:pStyle w:val="BodyText"/>
        <w:spacing w:line="320" w:lineRule="exac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Театральныежанры.Трагедия.Комедия.Драма.</w:t>
      </w:r>
    </w:p>
    <w:p w:rsidR="00310EA9" w:rsidRPr="00521A52" w:rsidRDefault="00310EA9">
      <w:pPr>
        <w:spacing w:line="322" w:lineRule="exact"/>
        <w:ind w:left="333"/>
      </w:pPr>
      <w:r w:rsidRPr="00521A52">
        <w:rPr>
          <w:i/>
          <w:iCs/>
        </w:rPr>
        <w:t>Театральныетермины:</w:t>
      </w:r>
      <w:r w:rsidRPr="00521A52">
        <w:t>Трагедия.Комедия.Драма.</w:t>
      </w:r>
    </w:p>
    <w:p w:rsidR="00310EA9" w:rsidRPr="00521A52" w:rsidRDefault="00310EA9">
      <w:pPr>
        <w:spacing w:line="322" w:lineRule="exact"/>
        <w:ind w:left="333"/>
      </w:pPr>
      <w:r w:rsidRPr="00521A52">
        <w:rPr>
          <w:i/>
          <w:iCs/>
        </w:rPr>
        <w:t>Практика.</w:t>
      </w:r>
      <w:r w:rsidRPr="00521A52">
        <w:t>Просмотрв/записиспектакля.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sz w:val="22"/>
          <w:szCs w:val="22"/>
        </w:rPr>
        <w:t>Театр-экспромт«Сказкавразныхжанрах»(погруппам).</w:t>
      </w: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7"/>
        </w:tabs>
        <w:spacing w:before="139"/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ТеатритальянскогоВозрождения.</w:t>
      </w:r>
    </w:p>
    <w:p w:rsidR="00310EA9" w:rsidRPr="00521A52" w:rsidRDefault="00310EA9">
      <w:pPr>
        <w:pStyle w:val="BodyText"/>
        <w:tabs>
          <w:tab w:val="left" w:pos="1478"/>
          <w:tab w:val="left" w:pos="2399"/>
          <w:tab w:val="left" w:pos="4238"/>
          <w:tab w:val="left" w:pos="6155"/>
          <w:tab w:val="left" w:pos="7402"/>
          <w:tab w:val="left" w:pos="8771"/>
        </w:tabs>
        <w:ind w:right="230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Теория. </w:t>
      </w:r>
      <w:r>
        <w:rPr>
          <w:sz w:val="22"/>
          <w:szCs w:val="22"/>
        </w:rPr>
        <w:t xml:space="preserve">Театр итальянского Возрождения. История </w:t>
      </w:r>
      <w:r w:rsidRPr="00521A52">
        <w:rPr>
          <w:sz w:val="22"/>
          <w:szCs w:val="22"/>
        </w:rPr>
        <w:t>развития.</w:t>
      </w:r>
      <w:r w:rsidRPr="00521A52">
        <w:rPr>
          <w:sz w:val="22"/>
          <w:szCs w:val="22"/>
        </w:rPr>
        <w:tab/>
        <w:t>Драматургия.Особенностиактерскогоисполнения.Презентация.</w:t>
      </w:r>
    </w:p>
    <w:p w:rsidR="00310EA9" w:rsidRPr="00521A52" w:rsidRDefault="00310EA9">
      <w:pPr>
        <w:spacing w:line="321" w:lineRule="exact"/>
        <w:ind w:left="333"/>
      </w:pPr>
      <w:r w:rsidRPr="00521A52">
        <w:rPr>
          <w:i/>
          <w:iCs/>
        </w:rPr>
        <w:t>Практика.</w:t>
      </w:r>
      <w:r w:rsidRPr="00521A52">
        <w:t>Игра«Знатокитеатра».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ТеатрШекспира.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Английскийтеатр.Театр«Глобус».Историяразвития.Устройствосцены.Драматургия.Презентация «ТеатрШекспира».</w:t>
      </w:r>
    </w:p>
    <w:p w:rsidR="00310EA9" w:rsidRPr="00521A52" w:rsidRDefault="00310EA9">
      <w:pPr>
        <w:pStyle w:val="BodyText"/>
        <w:tabs>
          <w:tab w:val="left" w:pos="1879"/>
          <w:tab w:val="left" w:pos="4779"/>
          <w:tab w:val="left" w:pos="6210"/>
          <w:tab w:val="left" w:pos="6746"/>
          <w:tab w:val="left" w:pos="7643"/>
          <w:tab w:val="left" w:pos="9123"/>
          <w:tab w:val="left" w:pos="10243"/>
        </w:tabs>
        <w:ind w:right="230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Практика. </w:t>
      </w:r>
      <w:r>
        <w:rPr>
          <w:sz w:val="22"/>
          <w:szCs w:val="22"/>
        </w:rPr>
        <w:t xml:space="preserve">Аудиопрослушивание спектакля </w:t>
      </w:r>
      <w:r w:rsidRPr="00521A52">
        <w:rPr>
          <w:sz w:val="22"/>
          <w:szCs w:val="22"/>
        </w:rPr>
        <w:t>по</w:t>
      </w:r>
      <w:r>
        <w:rPr>
          <w:sz w:val="22"/>
          <w:szCs w:val="22"/>
        </w:rPr>
        <w:t xml:space="preserve">  пьесе Шекспира «Ромео </w:t>
      </w:r>
      <w:r w:rsidRPr="00521A52">
        <w:rPr>
          <w:spacing w:val="-1"/>
          <w:sz w:val="22"/>
          <w:szCs w:val="22"/>
        </w:rPr>
        <w:t>и</w:t>
      </w:r>
      <w:r w:rsidRPr="00521A52">
        <w:rPr>
          <w:sz w:val="22"/>
          <w:szCs w:val="22"/>
        </w:rPr>
        <w:t>Джульетта».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6"/>
        </w:tabs>
        <w:spacing w:line="320" w:lineRule="exact"/>
        <w:rPr>
          <w:sz w:val="22"/>
          <w:szCs w:val="22"/>
        </w:rPr>
      </w:pPr>
      <w:r w:rsidRPr="00521A52">
        <w:rPr>
          <w:sz w:val="22"/>
          <w:szCs w:val="22"/>
        </w:rPr>
        <w:t>Историярусскоготеатра.19-21в.</w:t>
      </w:r>
    </w:p>
    <w:p w:rsidR="00310EA9" w:rsidRPr="00521A52" w:rsidRDefault="00310EA9">
      <w:pPr>
        <w:pStyle w:val="BodyText"/>
        <w:ind w:right="220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Русскийтеатрв19-20в.РождениеМХАТ.Станиславский.Немирович-Данченко.ТворческийпутьВахтангова.Мейерхольд.Советскоетеатральноеискусство.</w:t>
      </w:r>
    </w:p>
    <w:p w:rsidR="00310EA9" w:rsidRPr="00521A52" w:rsidRDefault="00310EA9">
      <w:pPr>
        <w:pStyle w:val="BodyText"/>
        <w:spacing w:line="321" w:lineRule="exact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Театрв21веке.«Театральныеперекрестки  Новокузнецка».</w:t>
      </w:r>
    </w:p>
    <w:p w:rsidR="00310EA9" w:rsidRPr="00521A52" w:rsidRDefault="00310EA9">
      <w:pPr>
        <w:pStyle w:val="BodyText"/>
        <w:spacing w:line="242" w:lineRule="auto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Проектнаядеятельность.Подготовкапрезентацийповыбору.Изготовлениебуклета«ТеатральныеперекресткиНовокузнецка».</w:t>
      </w:r>
    </w:p>
    <w:p w:rsidR="00310EA9" w:rsidRPr="00521A52" w:rsidRDefault="00310EA9">
      <w:pPr>
        <w:pStyle w:val="BodyText"/>
        <w:spacing w:before="9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Театризритель.</w:t>
      </w:r>
    </w:p>
    <w:p w:rsidR="00310EA9" w:rsidRPr="00521A52" w:rsidRDefault="00310EA9">
      <w:pPr>
        <w:pStyle w:val="BodyText"/>
        <w:ind w:right="225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Театр и зритель. Культура зрительского восприятия. Какие спектаклимы смотрим. Что оцениваем в актерской игре, сценическом решении спектакля.ЛучшиетеатральныепостановкиНовокузнецкихтеатров.Просмотрспектакля(экскурсия)и обсуждение.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0"/>
        </w:numPr>
        <w:tabs>
          <w:tab w:val="left" w:pos="547"/>
        </w:tabs>
        <w:spacing w:line="322" w:lineRule="exact"/>
        <w:ind w:left="546" w:hanging="214"/>
        <w:rPr>
          <w:sz w:val="22"/>
          <w:szCs w:val="22"/>
        </w:rPr>
      </w:pPr>
      <w:r w:rsidRPr="00521A52">
        <w:rPr>
          <w:sz w:val="22"/>
          <w:szCs w:val="22"/>
        </w:rPr>
        <w:t>Техникаикультураречи.</w:t>
      </w:r>
    </w:p>
    <w:p w:rsidR="00310EA9" w:rsidRPr="00521A52" w:rsidRDefault="00310EA9">
      <w:pPr>
        <w:pStyle w:val="ListParagraph"/>
        <w:numPr>
          <w:ilvl w:val="1"/>
          <w:numId w:val="10"/>
        </w:numPr>
        <w:tabs>
          <w:tab w:val="left" w:pos="826"/>
        </w:tabs>
        <w:spacing w:line="319" w:lineRule="exact"/>
        <w:jc w:val="both"/>
        <w:rPr>
          <w:b/>
          <w:bCs/>
        </w:rPr>
      </w:pPr>
      <w:r w:rsidRPr="00521A52">
        <w:rPr>
          <w:b/>
          <w:bCs/>
        </w:rPr>
        <w:t>Речевойтренинг.</w:t>
      </w:r>
    </w:p>
    <w:p w:rsidR="00310EA9" w:rsidRPr="00521A52" w:rsidRDefault="00310EA9">
      <w:pPr>
        <w:pStyle w:val="BodyText"/>
        <w:ind w:right="229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Речевой тренинг: Постановка дыхания. Артикуляционная гимнастика.Дикционныеупражнения.Развитиедиапазонаголоса.Упражнениянаразвитиесвойствголоса.Индивидуальная работа.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Работанадлитературно-художественнымпроизведением.</w:t>
      </w:r>
    </w:p>
    <w:p w:rsidR="00310EA9" w:rsidRPr="00521A52" w:rsidRDefault="00310EA9">
      <w:pPr>
        <w:pStyle w:val="BodyText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Выборпроизведения(отрывокиздраматургическогопроизведения).Словесноедействие.Логикастроениятекста.Работанаддраматургическимотрывком.Самостоятельная творческаяработа.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0"/>
        </w:numPr>
        <w:tabs>
          <w:tab w:val="left" w:pos="547"/>
        </w:tabs>
        <w:spacing w:line="322" w:lineRule="exact"/>
        <w:ind w:left="546" w:hanging="214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Ритмопластика.</w:t>
      </w:r>
    </w:p>
    <w:p w:rsidR="00310EA9" w:rsidRPr="00521A52" w:rsidRDefault="00310EA9">
      <w:pPr>
        <w:pStyle w:val="ListParagraph"/>
        <w:numPr>
          <w:ilvl w:val="1"/>
          <w:numId w:val="10"/>
        </w:numPr>
        <w:tabs>
          <w:tab w:val="left" w:pos="826"/>
        </w:tabs>
        <w:spacing w:line="319" w:lineRule="exact"/>
        <w:rPr>
          <w:b/>
          <w:bCs/>
        </w:rPr>
      </w:pPr>
      <w:r w:rsidRPr="00521A52">
        <w:rPr>
          <w:b/>
          <w:bCs/>
        </w:rPr>
        <w:t>Пластическийтренинг.</w:t>
      </w:r>
    </w:p>
    <w:p w:rsidR="00310EA9" w:rsidRPr="00521A52" w:rsidRDefault="00310EA9">
      <w:pPr>
        <w:pStyle w:val="BodyText"/>
        <w:spacing w:line="319" w:lineRule="exact"/>
        <w:ind w:left="403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Пластическийтренинг:Разминка.Настройка.Релаксация.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7"/>
        </w:tabs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Пластическийобразперсонажа.</w:t>
      </w:r>
    </w:p>
    <w:p w:rsidR="00310EA9" w:rsidRPr="00521A52" w:rsidRDefault="00310EA9">
      <w:pPr>
        <w:pStyle w:val="BodyText"/>
        <w:spacing w:line="319" w:lineRule="exac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Рождениепластическогообраза.Пластическийэтюд.</w:t>
      </w:r>
    </w:p>
    <w:p w:rsidR="00310EA9" w:rsidRPr="00521A52" w:rsidRDefault="00310EA9">
      <w:pPr>
        <w:pStyle w:val="BodyText"/>
        <w:spacing w:before="6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6"/>
        </w:tabs>
        <w:spacing w:line="240" w:lineRule="auto"/>
        <w:rPr>
          <w:sz w:val="22"/>
          <w:szCs w:val="22"/>
        </w:rPr>
      </w:pPr>
      <w:r w:rsidRPr="00521A52">
        <w:rPr>
          <w:sz w:val="22"/>
          <w:szCs w:val="22"/>
        </w:rPr>
        <w:t>Сценическоедвижение.</w:t>
      </w:r>
    </w:p>
    <w:p w:rsidR="00310EA9" w:rsidRPr="00521A52" w:rsidRDefault="00310EA9">
      <w:pPr>
        <w:pStyle w:val="BodyText"/>
        <w:spacing w:before="73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Сценическоедвижение.Сценическоепадение.</w:t>
      </w:r>
    </w:p>
    <w:p w:rsidR="00310EA9" w:rsidRPr="00521A52" w:rsidRDefault="00310EA9">
      <w:pPr>
        <w:pStyle w:val="BodyText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Отработкаупражненийнасценическоепадение.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Элементытанцевальныхдвижений.</w:t>
      </w:r>
    </w:p>
    <w:p w:rsidR="00310EA9" w:rsidRPr="00521A52" w:rsidRDefault="00310EA9">
      <w:pPr>
        <w:pStyle w:val="BodyText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Танец как средство выразительности при создании образа сценическогоперсонажа.Танцынародовмира.Современныйэстрадныйтанец.Основныетанцевальныеэлементы. Танцевальныеэтюды.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0"/>
        </w:numPr>
        <w:tabs>
          <w:tab w:val="left" w:pos="615"/>
        </w:tabs>
        <w:spacing w:line="322" w:lineRule="exact"/>
        <w:ind w:hanging="282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Актерскоемастерство.</w:t>
      </w:r>
    </w:p>
    <w:p w:rsidR="00310EA9" w:rsidRPr="00521A52" w:rsidRDefault="00310EA9">
      <w:pPr>
        <w:pStyle w:val="ListParagraph"/>
        <w:numPr>
          <w:ilvl w:val="1"/>
          <w:numId w:val="10"/>
        </w:numPr>
        <w:tabs>
          <w:tab w:val="left" w:pos="826"/>
        </w:tabs>
        <w:spacing w:line="319" w:lineRule="exact"/>
        <w:rPr>
          <w:b/>
          <w:bCs/>
        </w:rPr>
      </w:pPr>
      <w:r w:rsidRPr="00521A52">
        <w:rPr>
          <w:b/>
          <w:bCs/>
        </w:rPr>
        <w:t>Организациявнимания,воображения,памяти.</w:t>
      </w:r>
    </w:p>
    <w:p w:rsidR="00310EA9" w:rsidRPr="00521A52" w:rsidRDefault="00310EA9">
      <w:pPr>
        <w:pStyle w:val="BodyText"/>
        <w:spacing w:line="242" w:lineRule="auto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Актерскийтренинг.Вниманиеивоображение.Психологическийжест.Импровизация.Тренинговые упражнения.</w:t>
      </w:r>
    </w:p>
    <w:p w:rsidR="00310EA9" w:rsidRPr="00521A52" w:rsidRDefault="00310EA9">
      <w:pPr>
        <w:pStyle w:val="BodyText"/>
        <w:spacing w:before="9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6"/>
        </w:tabs>
        <w:rPr>
          <w:sz w:val="22"/>
          <w:szCs w:val="22"/>
        </w:rPr>
      </w:pPr>
      <w:r w:rsidRPr="00521A52">
        <w:rPr>
          <w:sz w:val="22"/>
          <w:szCs w:val="22"/>
        </w:rPr>
        <w:t>Сценическое действие.</w:t>
      </w:r>
    </w:p>
    <w:p w:rsidR="00310EA9" w:rsidRPr="00521A52" w:rsidRDefault="00310EA9">
      <w:pPr>
        <w:pStyle w:val="BodyText"/>
        <w:ind w:right="228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Общение.Логикамежличностногообщения.Борьбавмежличностномобщениикакусловиесценическойвыразительности.Параметрыобщения.</w:t>
      </w:r>
    </w:p>
    <w:p w:rsidR="00310EA9" w:rsidRPr="00521A52" w:rsidRDefault="00310EA9">
      <w:pPr>
        <w:pStyle w:val="BodyText"/>
        <w:tabs>
          <w:tab w:val="left" w:pos="5136"/>
        </w:tabs>
        <w:ind w:right="226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 xml:space="preserve">Характерперсонажа.Работанадрольювспектакле.Характерихарактерность.  Рисунок  </w:t>
      </w:r>
      <w:r>
        <w:rPr>
          <w:sz w:val="22"/>
          <w:szCs w:val="22"/>
        </w:rPr>
        <w:t xml:space="preserve">роли. </w:t>
      </w:r>
      <w:r w:rsidRPr="00521A52">
        <w:rPr>
          <w:sz w:val="22"/>
          <w:szCs w:val="22"/>
        </w:rPr>
        <w:t>Импровизацияиточностьвыполненияустановленных мизансцен.</w:t>
      </w:r>
    </w:p>
    <w:p w:rsidR="00310EA9" w:rsidRPr="00521A52" w:rsidRDefault="00310EA9">
      <w:pPr>
        <w:pStyle w:val="BodyText"/>
        <w:spacing w:before="2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10"/>
        </w:numPr>
        <w:tabs>
          <w:tab w:val="left" w:pos="827"/>
        </w:tabs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Творческаямастерская.</w:t>
      </w:r>
    </w:p>
    <w:p w:rsidR="00310EA9" w:rsidRPr="00521A52" w:rsidRDefault="00310EA9">
      <w:pPr>
        <w:pStyle w:val="BodyText"/>
        <w:ind w:right="228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Применение полученных знаний в создании характера сценическогообраза.Выборотрывка.Этюдныепробы.Поисксредстворганичностиивыразительности. Музыкальное и световое оформление отрывка. Показ и анализработы.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0"/>
        </w:numPr>
        <w:tabs>
          <w:tab w:val="left" w:pos="615"/>
        </w:tabs>
        <w:spacing w:before="1" w:line="240" w:lineRule="auto"/>
        <w:ind w:left="333" w:right="5844" w:firstLine="0"/>
        <w:rPr>
          <w:sz w:val="22"/>
          <w:szCs w:val="22"/>
        </w:rPr>
      </w:pPr>
      <w:r w:rsidRPr="00521A52">
        <w:rPr>
          <w:sz w:val="22"/>
          <w:szCs w:val="22"/>
        </w:rPr>
        <w:t>Работа над пьесой и спектаклем.6.1.Выборпьесы.</w:t>
      </w:r>
    </w:p>
    <w:p w:rsidR="00310EA9" w:rsidRPr="00521A52" w:rsidRDefault="00310EA9">
      <w:pPr>
        <w:pStyle w:val="BodyText"/>
        <w:ind w:right="229"/>
        <w:jc w:val="both"/>
        <w:rPr>
          <w:sz w:val="22"/>
          <w:szCs w:val="22"/>
        </w:rPr>
      </w:pPr>
      <w:r w:rsidRPr="00521A52">
        <w:rPr>
          <w:i/>
          <w:iCs/>
          <w:spacing w:val="-1"/>
          <w:sz w:val="22"/>
          <w:szCs w:val="22"/>
        </w:rPr>
        <w:t>Те</w:t>
      </w:r>
      <w:r w:rsidRPr="00521A52">
        <w:rPr>
          <w:i/>
          <w:iCs/>
          <w:spacing w:val="-2"/>
          <w:sz w:val="22"/>
          <w:szCs w:val="22"/>
        </w:rPr>
        <w:t>о</w:t>
      </w:r>
      <w:r w:rsidRPr="00521A52">
        <w:rPr>
          <w:i/>
          <w:iCs/>
          <w:sz w:val="22"/>
          <w:szCs w:val="22"/>
        </w:rPr>
        <w:t>ри</w:t>
      </w:r>
      <w:r w:rsidRPr="00521A52">
        <w:rPr>
          <w:i/>
          <w:iCs/>
          <w:spacing w:val="-1"/>
          <w:sz w:val="22"/>
          <w:szCs w:val="22"/>
        </w:rPr>
        <w:t>я</w:t>
      </w:r>
      <w:r w:rsidRPr="00521A52">
        <w:rPr>
          <w:i/>
          <w:iCs/>
          <w:sz w:val="22"/>
          <w:szCs w:val="22"/>
        </w:rPr>
        <w:t xml:space="preserve">.  </w:t>
      </w:r>
      <w:r w:rsidRPr="00521A52">
        <w:rPr>
          <w:spacing w:val="-1"/>
          <w:sz w:val="22"/>
          <w:szCs w:val="22"/>
        </w:rPr>
        <w:t>Р</w:t>
      </w:r>
      <w:r w:rsidRPr="00521A52">
        <w:rPr>
          <w:spacing w:val="-3"/>
          <w:sz w:val="22"/>
          <w:szCs w:val="22"/>
        </w:rPr>
        <w:t>а</w:t>
      </w:r>
      <w:r w:rsidRPr="00521A52">
        <w:rPr>
          <w:sz w:val="22"/>
          <w:szCs w:val="22"/>
        </w:rPr>
        <w:t>бо</w:t>
      </w:r>
      <w:r w:rsidRPr="00521A52">
        <w:rPr>
          <w:spacing w:val="-3"/>
          <w:sz w:val="22"/>
          <w:szCs w:val="22"/>
        </w:rPr>
        <w:t>т</w:t>
      </w:r>
      <w:r w:rsidRPr="00521A52">
        <w:rPr>
          <w:sz w:val="22"/>
          <w:szCs w:val="22"/>
        </w:rPr>
        <w:t xml:space="preserve">а  </w:t>
      </w:r>
      <w:r w:rsidRPr="00521A52">
        <w:rPr>
          <w:spacing w:val="-5"/>
          <w:w w:val="44"/>
          <w:sz w:val="22"/>
          <w:szCs w:val="22"/>
        </w:rPr>
        <w:t>―</w:t>
      </w:r>
      <w:r w:rsidRPr="00521A52">
        <w:rPr>
          <w:spacing w:val="1"/>
          <w:sz w:val="22"/>
          <w:szCs w:val="22"/>
        </w:rPr>
        <w:t>з</w:t>
      </w:r>
      <w:r w:rsidRPr="00521A52">
        <w:rPr>
          <w:sz w:val="22"/>
          <w:szCs w:val="22"/>
        </w:rPr>
        <w:t>а  сто</w:t>
      </w:r>
      <w:r w:rsidRPr="00521A52">
        <w:rPr>
          <w:spacing w:val="-1"/>
          <w:sz w:val="22"/>
          <w:szCs w:val="22"/>
        </w:rPr>
        <w:t>л</w:t>
      </w:r>
      <w:r w:rsidRPr="00521A52">
        <w:rPr>
          <w:spacing w:val="-2"/>
          <w:sz w:val="22"/>
          <w:szCs w:val="22"/>
        </w:rPr>
        <w:t>о</w:t>
      </w:r>
      <w:r w:rsidRPr="00521A52">
        <w:rPr>
          <w:w w:val="114"/>
          <w:sz w:val="22"/>
          <w:szCs w:val="22"/>
        </w:rPr>
        <w:t>м‖.</w:t>
      </w:r>
      <w:r w:rsidRPr="00521A52">
        <w:rPr>
          <w:sz w:val="22"/>
          <w:szCs w:val="22"/>
        </w:rPr>
        <w:t>Чт</w:t>
      </w:r>
      <w:r w:rsidRPr="00521A52">
        <w:rPr>
          <w:spacing w:val="-3"/>
          <w:sz w:val="22"/>
          <w:szCs w:val="22"/>
        </w:rPr>
        <w:t>е</w:t>
      </w:r>
      <w:r w:rsidRPr="00521A52">
        <w:rPr>
          <w:sz w:val="22"/>
          <w:szCs w:val="22"/>
        </w:rPr>
        <w:t>н</w:t>
      </w:r>
      <w:r w:rsidRPr="00521A52">
        <w:rPr>
          <w:spacing w:val="-2"/>
          <w:sz w:val="22"/>
          <w:szCs w:val="22"/>
        </w:rPr>
        <w:t>и</w:t>
      </w:r>
      <w:r w:rsidRPr="00521A52">
        <w:rPr>
          <w:sz w:val="22"/>
          <w:szCs w:val="22"/>
        </w:rPr>
        <w:t xml:space="preserve">е.      </w:t>
      </w:r>
      <w:r w:rsidRPr="00521A52">
        <w:rPr>
          <w:spacing w:val="-2"/>
          <w:sz w:val="22"/>
          <w:szCs w:val="22"/>
        </w:rPr>
        <w:t>О</w:t>
      </w:r>
      <w:r w:rsidRPr="00521A52">
        <w:rPr>
          <w:sz w:val="22"/>
          <w:szCs w:val="22"/>
        </w:rPr>
        <w:t>бс</w:t>
      </w:r>
      <w:r w:rsidRPr="00521A52">
        <w:rPr>
          <w:spacing w:val="-4"/>
          <w:sz w:val="22"/>
          <w:szCs w:val="22"/>
        </w:rPr>
        <w:t>у</w:t>
      </w:r>
      <w:r w:rsidRPr="00521A52">
        <w:rPr>
          <w:sz w:val="22"/>
          <w:szCs w:val="22"/>
        </w:rPr>
        <w:t>ж</w:t>
      </w:r>
      <w:r w:rsidRPr="00521A52">
        <w:rPr>
          <w:spacing w:val="1"/>
          <w:sz w:val="22"/>
          <w:szCs w:val="22"/>
        </w:rPr>
        <w:t>д</w:t>
      </w:r>
      <w:r w:rsidRPr="00521A52">
        <w:rPr>
          <w:sz w:val="22"/>
          <w:szCs w:val="22"/>
        </w:rPr>
        <w:t>ен</w:t>
      </w:r>
      <w:r w:rsidRPr="00521A52">
        <w:rPr>
          <w:spacing w:val="-2"/>
          <w:sz w:val="22"/>
          <w:szCs w:val="22"/>
        </w:rPr>
        <w:t>и</w:t>
      </w:r>
      <w:r w:rsidRPr="00521A52">
        <w:rPr>
          <w:sz w:val="22"/>
          <w:szCs w:val="22"/>
        </w:rPr>
        <w:t>е  п</w:t>
      </w:r>
      <w:r w:rsidRPr="00521A52">
        <w:rPr>
          <w:spacing w:val="-1"/>
          <w:sz w:val="22"/>
          <w:szCs w:val="22"/>
        </w:rPr>
        <w:t>ь</w:t>
      </w:r>
      <w:r w:rsidRPr="00521A52">
        <w:rPr>
          <w:sz w:val="22"/>
          <w:szCs w:val="22"/>
        </w:rPr>
        <w:t xml:space="preserve">есы.  </w:t>
      </w:r>
      <w:r w:rsidRPr="00521A52">
        <w:rPr>
          <w:spacing w:val="-2"/>
          <w:sz w:val="22"/>
          <w:szCs w:val="22"/>
        </w:rPr>
        <w:t>Ан</w:t>
      </w:r>
      <w:r w:rsidRPr="00521A52">
        <w:rPr>
          <w:sz w:val="22"/>
          <w:szCs w:val="22"/>
        </w:rPr>
        <w:t>ализ  п</w:t>
      </w:r>
      <w:r w:rsidRPr="00521A52">
        <w:rPr>
          <w:spacing w:val="-4"/>
          <w:sz w:val="22"/>
          <w:szCs w:val="22"/>
        </w:rPr>
        <w:t>ь</w:t>
      </w:r>
      <w:r w:rsidRPr="00521A52">
        <w:rPr>
          <w:sz w:val="22"/>
          <w:szCs w:val="22"/>
        </w:rPr>
        <w:t>есы. Определение темы пьесы. Анализ сюжетной линии. Главные события, событийныйряд.Основной конфликт. «Роман жизни героя».</w:t>
      </w:r>
    </w:p>
    <w:p w:rsidR="00310EA9" w:rsidRPr="00521A52" w:rsidRDefault="00310EA9">
      <w:pPr>
        <w:pStyle w:val="BodyText"/>
        <w:ind w:right="227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Театральныетермины:</w:t>
      </w:r>
      <w:r w:rsidRPr="00521A52">
        <w:rPr>
          <w:sz w:val="22"/>
          <w:szCs w:val="22"/>
        </w:rPr>
        <w:t>«амплуа»,«образспектакля»,«сверхзадача»,«идеяспектакля»,«сквозноедействие»,«характер»,«характерность».</w:t>
      </w:r>
    </w:p>
    <w:p w:rsidR="00310EA9" w:rsidRPr="00521A52" w:rsidRDefault="00310EA9">
      <w:pPr>
        <w:pStyle w:val="BodyText"/>
        <w:spacing w:before="10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9"/>
        </w:numPr>
        <w:tabs>
          <w:tab w:val="left" w:pos="826"/>
        </w:tabs>
        <w:ind w:hanging="493"/>
        <w:rPr>
          <w:sz w:val="22"/>
          <w:szCs w:val="22"/>
        </w:rPr>
      </w:pPr>
      <w:r w:rsidRPr="00521A52">
        <w:rPr>
          <w:sz w:val="22"/>
          <w:szCs w:val="22"/>
        </w:rPr>
        <w:t>Углубленныйанализпособытиям.</w:t>
      </w:r>
    </w:p>
    <w:p w:rsidR="00310EA9" w:rsidRPr="00521A52" w:rsidRDefault="00310EA9">
      <w:pPr>
        <w:pStyle w:val="BodyText"/>
        <w:ind w:right="232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Теория.</w:t>
      </w:r>
      <w:r w:rsidRPr="00521A52">
        <w:rPr>
          <w:sz w:val="22"/>
          <w:szCs w:val="22"/>
        </w:rPr>
        <w:t>Анализпьесыпособытиям.Выделениевсобытиилиниидействий.Определениемотивовповедения.Определениецелейгероев.Выстраиваниелогическойцепочки.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9"/>
        </w:numPr>
        <w:tabs>
          <w:tab w:val="left" w:pos="827"/>
        </w:tabs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Работанадотдельнымиэпизодами.</w:t>
      </w:r>
    </w:p>
    <w:p w:rsidR="00310EA9" w:rsidRPr="00521A52" w:rsidRDefault="00310EA9">
      <w:pPr>
        <w:pStyle w:val="BodyText"/>
        <w:ind w:right="223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Распределениеролей. Творческиепробы. Показ иобсуждение. Работанад созданиемобраза,выразительностьюи характеромперсонажа.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9"/>
        </w:numPr>
        <w:tabs>
          <w:tab w:val="left" w:pos="827"/>
        </w:tabs>
        <w:spacing w:before="1"/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Изготовлениедекораций,костюмов,музыкальногооформления.</w:t>
      </w:r>
    </w:p>
    <w:p w:rsidR="00310EA9" w:rsidRPr="00521A52" w:rsidRDefault="00310EA9">
      <w:pPr>
        <w:pStyle w:val="BodyText"/>
        <w:spacing w:line="319" w:lineRule="exact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Изготовлениекостюмов,реквизита,декораций.Выбормузыкального</w:t>
      </w:r>
    </w:p>
    <w:p w:rsidR="00310EA9" w:rsidRPr="00521A52" w:rsidRDefault="00310EA9">
      <w:pPr>
        <w:pStyle w:val="BodyText"/>
        <w:spacing w:before="73"/>
        <w:rPr>
          <w:sz w:val="22"/>
          <w:szCs w:val="22"/>
        </w:rPr>
      </w:pPr>
      <w:r w:rsidRPr="00521A52">
        <w:rPr>
          <w:sz w:val="22"/>
          <w:szCs w:val="22"/>
        </w:rPr>
        <w:t>оформления.</w:t>
      </w:r>
    </w:p>
    <w:p w:rsidR="00310EA9" w:rsidRPr="00521A52" w:rsidRDefault="00310EA9">
      <w:pPr>
        <w:pStyle w:val="BodyText"/>
        <w:spacing w:before="4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9"/>
        </w:numPr>
        <w:tabs>
          <w:tab w:val="left" w:pos="827"/>
        </w:tabs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Репетицииотдельныхкартинсэлементамикостюмов,декораций.</w:t>
      </w:r>
    </w:p>
    <w:p w:rsidR="00310EA9" w:rsidRPr="00521A52" w:rsidRDefault="00310EA9">
      <w:pPr>
        <w:pStyle w:val="BodyText"/>
        <w:ind w:right="222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Репетиции как творческий процесс. Коллективная работа на результат сиспользованием всех знаний, навыков, технических средств и таланта. Репетиции.Закреплениемизансцен.Темпоритм.Видеозаписьрепетиций.Просмотр.Обсуждение.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9"/>
        </w:numPr>
        <w:tabs>
          <w:tab w:val="left" w:pos="827"/>
        </w:tabs>
        <w:ind w:left="826" w:hanging="494"/>
        <w:rPr>
          <w:sz w:val="22"/>
          <w:szCs w:val="22"/>
        </w:rPr>
      </w:pPr>
      <w:r w:rsidRPr="00521A52">
        <w:rPr>
          <w:sz w:val="22"/>
          <w:szCs w:val="22"/>
        </w:rPr>
        <w:t>Прогонныеигенеральныерепетиции.</w:t>
      </w:r>
    </w:p>
    <w:p w:rsidR="00310EA9" w:rsidRPr="00521A52" w:rsidRDefault="00310EA9">
      <w:pPr>
        <w:pStyle w:val="BodyText"/>
        <w:ind w:right="227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 xml:space="preserve">Практика. </w:t>
      </w:r>
      <w:r w:rsidRPr="00521A52">
        <w:rPr>
          <w:sz w:val="22"/>
          <w:szCs w:val="22"/>
        </w:rPr>
        <w:t>Прогонные и генеральные репетиции, в костюмах, с музыкальным исценическимоформлением.Видеозапись,просмотр,обсуждение.Доработкаотдельных сцен.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1"/>
          <w:numId w:val="9"/>
        </w:numPr>
        <w:tabs>
          <w:tab w:val="left" w:pos="826"/>
        </w:tabs>
        <w:spacing w:before="1"/>
        <w:ind w:hanging="493"/>
        <w:rPr>
          <w:sz w:val="22"/>
          <w:szCs w:val="22"/>
        </w:rPr>
      </w:pPr>
      <w:r w:rsidRPr="00521A52">
        <w:rPr>
          <w:sz w:val="22"/>
          <w:szCs w:val="22"/>
        </w:rPr>
        <w:t>Показспектакля.</w:t>
      </w:r>
    </w:p>
    <w:p w:rsidR="00310EA9" w:rsidRPr="00521A52" w:rsidRDefault="00310EA9">
      <w:pPr>
        <w:pStyle w:val="BodyText"/>
        <w:ind w:right="223"/>
        <w:jc w:val="both"/>
        <w:rPr>
          <w:sz w:val="22"/>
          <w:szCs w:val="22"/>
        </w:rPr>
      </w:pPr>
      <w:r w:rsidRPr="00521A52">
        <w:rPr>
          <w:sz w:val="22"/>
          <w:szCs w:val="22"/>
        </w:rPr>
        <w:t>Практика.Премьера.Показспектакляпереддетскойаудиториейиродителями(законнымипредставителяминесовершеннолетнихучащихся),учителями.Творческиевстречи.Анализпоказаспектакля.Оформлениеальбома«НашТеатр»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0"/>
        </w:numPr>
        <w:tabs>
          <w:tab w:val="left" w:pos="615"/>
        </w:tabs>
        <w:ind w:hanging="282"/>
        <w:rPr>
          <w:sz w:val="22"/>
          <w:szCs w:val="22"/>
        </w:rPr>
      </w:pPr>
      <w:r w:rsidRPr="00521A52">
        <w:rPr>
          <w:sz w:val="22"/>
          <w:szCs w:val="22"/>
        </w:rPr>
        <w:t>Итоговоезанятие.</w:t>
      </w:r>
    </w:p>
    <w:p w:rsidR="00310EA9" w:rsidRPr="00521A52" w:rsidRDefault="00310EA9">
      <w:pPr>
        <w:pStyle w:val="BodyText"/>
        <w:ind w:right="231"/>
        <w:jc w:val="both"/>
        <w:rPr>
          <w:sz w:val="22"/>
          <w:szCs w:val="22"/>
        </w:rPr>
      </w:pPr>
      <w:r w:rsidRPr="00521A52">
        <w:rPr>
          <w:i/>
          <w:iCs/>
          <w:sz w:val="22"/>
          <w:szCs w:val="22"/>
        </w:rPr>
        <w:t>Практика.</w:t>
      </w:r>
      <w:r w:rsidRPr="00521A52">
        <w:rPr>
          <w:sz w:val="22"/>
          <w:szCs w:val="22"/>
        </w:rPr>
        <w:t>Подведениеитоговобученностипопрограмме.Лучшиетворческиеработы. Награждение по номинациям «Лучшая актерская работа», «Лучший проектпоисториитеатра»,«Лучшаячтецкаяработа».Вручениесертификатовопрохождениикурса«Основы театральногоискусства».</w:t>
      </w:r>
    </w:p>
    <w:p w:rsidR="00310EA9" w:rsidRPr="00521A52" w:rsidRDefault="00310EA9">
      <w:pPr>
        <w:pStyle w:val="BodyText"/>
        <w:spacing w:before="9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numPr>
          <w:ilvl w:val="0"/>
          <w:numId w:val="10"/>
        </w:numPr>
        <w:tabs>
          <w:tab w:val="left" w:pos="615"/>
        </w:tabs>
        <w:spacing w:line="240" w:lineRule="auto"/>
        <w:ind w:hanging="282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УмныеКаникулы</w:t>
      </w:r>
    </w:p>
    <w:p w:rsidR="00310EA9" w:rsidRPr="00521A52" w:rsidRDefault="00310EA9" w:rsidP="006B57DA">
      <w:pPr>
        <w:pStyle w:val="ListParagraph"/>
        <w:tabs>
          <w:tab w:val="left" w:pos="709"/>
          <w:tab w:val="left" w:pos="3249"/>
          <w:tab w:val="left" w:pos="4743"/>
          <w:tab w:val="left" w:pos="6896"/>
          <w:tab w:val="left" w:pos="8646"/>
          <w:tab w:val="left" w:pos="9000"/>
        </w:tabs>
        <w:ind w:right="246" w:firstLine="222"/>
      </w:pPr>
      <w:r w:rsidRPr="00521A52">
        <w:t>Театрализованная</w:t>
      </w:r>
      <w:r w:rsidRPr="00521A52">
        <w:tab/>
        <w:t>програм</w:t>
      </w:r>
      <w:r>
        <w:t>ма</w:t>
      </w:r>
      <w:r>
        <w:tab/>
        <w:t xml:space="preserve">«Светофорчик». Организация и </w:t>
      </w:r>
      <w:r w:rsidRPr="00521A52">
        <w:rPr>
          <w:spacing w:val="-1"/>
        </w:rPr>
        <w:t>проведение</w:t>
      </w:r>
      <w:r w:rsidRPr="00521A52">
        <w:t>мероприятияпоправиламдорожногодвижения.</w:t>
      </w:r>
    </w:p>
    <w:p w:rsidR="00310EA9" w:rsidRPr="00521A52" w:rsidRDefault="00310EA9" w:rsidP="006B57DA">
      <w:pPr>
        <w:pStyle w:val="ListParagraph"/>
        <w:numPr>
          <w:ilvl w:val="1"/>
          <w:numId w:val="8"/>
        </w:numPr>
        <w:tabs>
          <w:tab w:val="left" w:pos="709"/>
          <w:tab w:val="left" w:pos="817"/>
        </w:tabs>
        <w:ind w:right="247" w:firstLine="222"/>
      </w:pPr>
      <w:r w:rsidRPr="00521A52">
        <w:t>Театрализованнаяпрограмма«Киндерсюрприз».Организацияипроведениямероприятиятомчемуучат вшколе.</w:t>
      </w:r>
    </w:p>
    <w:p w:rsidR="00310EA9" w:rsidRPr="00521A52" w:rsidRDefault="00310EA9" w:rsidP="006B57DA">
      <w:pPr>
        <w:pStyle w:val="ListParagraph"/>
        <w:numPr>
          <w:ilvl w:val="1"/>
          <w:numId w:val="8"/>
        </w:numPr>
        <w:tabs>
          <w:tab w:val="left" w:pos="709"/>
        </w:tabs>
        <w:ind w:right="247" w:firstLine="222"/>
      </w:pPr>
      <w:r w:rsidRPr="00521A52">
        <w:t>Театрализованнаяпрограмма«Каникуляндия».Организацияипроведениепрограммысиграми и конкурсами.</w:t>
      </w:r>
    </w:p>
    <w:p w:rsidR="00310EA9" w:rsidRPr="00521A52" w:rsidRDefault="00310EA9" w:rsidP="006B57DA">
      <w:pPr>
        <w:pStyle w:val="ListParagraph"/>
        <w:numPr>
          <w:ilvl w:val="1"/>
          <w:numId w:val="8"/>
        </w:numPr>
        <w:tabs>
          <w:tab w:val="left" w:pos="709"/>
          <w:tab w:val="left" w:pos="1055"/>
        </w:tabs>
        <w:ind w:right="246" w:firstLine="222"/>
      </w:pPr>
      <w:r w:rsidRPr="00521A52">
        <w:t>Театрализованнаяпрограмма«Летнийбум».Организацияипроведениепознавательнойпрограммы пролето.</w:t>
      </w:r>
    </w:p>
    <w:p w:rsidR="00310EA9" w:rsidRPr="00521A52" w:rsidRDefault="00310EA9">
      <w:pPr>
        <w:pStyle w:val="BodyText"/>
        <w:spacing w:before="11"/>
        <w:ind w:left="0"/>
        <w:rPr>
          <w:sz w:val="22"/>
          <w:szCs w:val="22"/>
        </w:rPr>
      </w:pPr>
    </w:p>
    <w:p w:rsidR="00310EA9" w:rsidRPr="00521A52" w:rsidRDefault="00310EA9">
      <w:pPr>
        <w:spacing w:line="321" w:lineRule="exact"/>
        <w:ind w:left="333"/>
        <w:rPr>
          <w:b/>
          <w:bCs/>
        </w:rPr>
      </w:pPr>
      <w:r w:rsidRPr="00521A52">
        <w:rPr>
          <w:b/>
          <w:bCs/>
        </w:rPr>
        <w:t>Кконцутретьегогода</w:t>
      </w:r>
      <w:r w:rsidRPr="00521A52">
        <w:t>обученияучащиесябудут</w:t>
      </w:r>
      <w:r w:rsidRPr="00521A52">
        <w:rPr>
          <w:b/>
          <w:bCs/>
        </w:rPr>
        <w:t>знать: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Историюразвитиятеатральногоискусства.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before="1" w:line="342" w:lineRule="exact"/>
        <w:ind w:hanging="361"/>
      </w:pPr>
      <w:r w:rsidRPr="00521A52">
        <w:t>Спецификутеатральныхжанров.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Театральнуютерминологию.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Законылогическогопостроенияречи.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Правилаорфоэпии,применятьих вработестекстом.</w:t>
      </w: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spacing w:line="321" w:lineRule="exact"/>
        <w:ind w:left="694"/>
        <w:rPr>
          <w:b/>
          <w:bCs/>
        </w:rPr>
      </w:pPr>
      <w:r w:rsidRPr="00521A52">
        <w:t>Учащиесябудут</w:t>
      </w:r>
      <w:r w:rsidRPr="00521A52">
        <w:rPr>
          <w:b/>
          <w:bCs/>
        </w:rPr>
        <w:t>уметь: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Самостоятельноработатьнадголосовымаппаратом.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  <w:tab w:val="left" w:pos="2914"/>
          <w:tab w:val="left" w:pos="4013"/>
          <w:tab w:val="left" w:pos="4466"/>
          <w:tab w:val="left" w:pos="6232"/>
          <w:tab w:val="left" w:pos="8205"/>
          <w:tab w:val="left" w:pos="10240"/>
        </w:tabs>
        <w:spacing w:before="1"/>
        <w:ind w:right="233"/>
      </w:pPr>
      <w:r w:rsidRPr="00521A52">
        <w:t>Производить</w:t>
      </w:r>
      <w:r w:rsidRPr="00521A52">
        <w:tab/>
        <w:t>анализ</w:t>
      </w:r>
      <w:r w:rsidRPr="00521A52">
        <w:tab/>
        <w:t>и</w:t>
      </w:r>
      <w:r w:rsidRPr="00521A52">
        <w:tab/>
        <w:t>воплощение</w:t>
      </w:r>
      <w:r w:rsidRPr="00521A52">
        <w:tab/>
        <w:t>поэтического,</w:t>
      </w:r>
      <w:r w:rsidRPr="00521A52">
        <w:tab/>
        <w:t>прозаического</w:t>
      </w:r>
      <w:r w:rsidRPr="00521A52">
        <w:tab/>
      </w:r>
      <w:r w:rsidRPr="00521A52">
        <w:rPr>
          <w:spacing w:val="-1"/>
        </w:rPr>
        <w:t>и</w:t>
      </w:r>
      <w:r w:rsidRPr="00521A52">
        <w:t>драматического текста.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before="72" w:line="342" w:lineRule="exact"/>
        <w:ind w:hanging="361"/>
      </w:pPr>
      <w:r w:rsidRPr="00521A52">
        <w:t>Владетьпластическимтренингом.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Действоватьв«предлагаемыхобстоятельствах».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Различатькомпонентыактерскойвыразительности.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Раскладыватьсквозноедействиенапростыефизическиедействия.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ind w:right="235"/>
      </w:pPr>
      <w:r w:rsidRPr="00521A52">
        <w:t>Определятьсобытийныйряд,выстраиватьлиниюповеденияперсонажаиреально осуществлятьее на сцене.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Выстраиватьмизансцены.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Применятьполученныенавыкивработенадобразом.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ind w:hanging="361"/>
      </w:pPr>
      <w:r w:rsidRPr="00521A52">
        <w:t>Свободнообщатьсяспартнеромнасценеизрителемвзале.</w:t>
      </w:r>
    </w:p>
    <w:p w:rsidR="00310EA9" w:rsidRPr="00521A52" w:rsidRDefault="00310EA9">
      <w:pPr>
        <w:pStyle w:val="BodyText"/>
        <w:spacing w:before="3"/>
        <w:ind w:left="0"/>
        <w:rPr>
          <w:sz w:val="22"/>
          <w:szCs w:val="22"/>
        </w:rPr>
      </w:pPr>
    </w:p>
    <w:p w:rsidR="00310EA9" w:rsidRPr="00521A52" w:rsidRDefault="00310EA9">
      <w:pPr>
        <w:pStyle w:val="11"/>
        <w:spacing w:line="240" w:lineRule="auto"/>
        <w:ind w:left="2029" w:right="1926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Планируемыерезультатыреализациипрограммы</w:t>
      </w:r>
    </w:p>
    <w:p w:rsidR="00310EA9" w:rsidRPr="00521A52" w:rsidRDefault="00310EA9">
      <w:pPr>
        <w:pStyle w:val="BodyText"/>
        <w:spacing w:before="9"/>
        <w:ind w:left="0"/>
        <w:rPr>
          <w:b/>
          <w:bCs/>
          <w:sz w:val="22"/>
          <w:szCs w:val="22"/>
        </w:rPr>
      </w:pPr>
    </w:p>
    <w:p w:rsidR="00310EA9" w:rsidRPr="00521A52" w:rsidRDefault="00310EA9">
      <w:pPr>
        <w:spacing w:line="321" w:lineRule="exact"/>
        <w:ind w:left="333"/>
        <w:jc w:val="both"/>
        <w:rPr>
          <w:i/>
          <w:iCs/>
        </w:rPr>
      </w:pPr>
      <w:r w:rsidRPr="00521A52">
        <w:rPr>
          <w:i/>
          <w:iCs/>
        </w:rPr>
        <w:t>Ожидаемыйрезультат: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ind w:right="230"/>
        <w:jc w:val="both"/>
      </w:pPr>
      <w:r w:rsidRPr="00521A52">
        <w:t>Сформированы знания основных театральных терминов и истории театра,культура восприятия сценического действия, сформирован стойкий интерес ктеатральномуискусству.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1" w:lineRule="exact"/>
        <w:ind w:hanging="361"/>
        <w:jc w:val="both"/>
      </w:pPr>
      <w:r w:rsidRPr="00521A52">
        <w:t>Владениенавыкамиактерскогомастерства.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ind w:right="232"/>
        <w:jc w:val="both"/>
      </w:pPr>
      <w:r w:rsidRPr="00521A52">
        <w:t>Владение навыками сотрудничестваи взаимодействия со сверстниками ивзрослыми.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  <w:jc w:val="both"/>
      </w:pPr>
      <w:r w:rsidRPr="00521A52">
        <w:t>Устойчиваямотивациякобучению.</w:t>
      </w:r>
    </w:p>
    <w:p w:rsidR="00310EA9" w:rsidRPr="00521A52" w:rsidRDefault="00310EA9">
      <w:pPr>
        <w:spacing w:line="321" w:lineRule="exact"/>
        <w:ind w:left="333"/>
        <w:jc w:val="both"/>
        <w:rPr>
          <w:i/>
          <w:iCs/>
        </w:rPr>
      </w:pPr>
      <w:r w:rsidRPr="00521A52">
        <w:rPr>
          <w:i/>
          <w:iCs/>
        </w:rPr>
        <w:t>Учащиесябудутзнать:</w:t>
      </w:r>
    </w:p>
    <w:p w:rsidR="00310EA9" w:rsidRPr="00521A52" w:rsidRDefault="00310EA9">
      <w:pPr>
        <w:pStyle w:val="ListParagraph"/>
        <w:numPr>
          <w:ilvl w:val="3"/>
          <w:numId w:val="8"/>
        </w:numPr>
        <w:tabs>
          <w:tab w:val="left" w:pos="1414"/>
        </w:tabs>
        <w:ind w:right="231"/>
        <w:jc w:val="both"/>
        <w:rPr>
          <w:rFonts w:ascii="Symbol" w:hAnsi="Symbol" w:cs="Symbol"/>
        </w:rPr>
      </w:pPr>
      <w:r w:rsidRPr="00521A52">
        <w:t>Историю театрального искусства, виды и жанры театрального искусства,театральныепрофессии.</w:t>
      </w:r>
    </w:p>
    <w:p w:rsidR="00310EA9" w:rsidRPr="00521A52" w:rsidRDefault="00310EA9">
      <w:pPr>
        <w:pStyle w:val="ListParagraph"/>
        <w:numPr>
          <w:ilvl w:val="3"/>
          <w:numId w:val="8"/>
        </w:numPr>
        <w:tabs>
          <w:tab w:val="left" w:pos="1414"/>
        </w:tabs>
        <w:spacing w:line="340" w:lineRule="exact"/>
        <w:jc w:val="both"/>
        <w:rPr>
          <w:rFonts w:ascii="Symbol" w:hAnsi="Symbol" w:cs="Symbol"/>
        </w:rPr>
      </w:pPr>
      <w:r w:rsidRPr="00521A52">
        <w:t>Этикуповедения втеатреи вобществе.</w:t>
      </w:r>
    </w:p>
    <w:p w:rsidR="00310EA9" w:rsidRPr="00521A52" w:rsidRDefault="00310EA9">
      <w:pPr>
        <w:spacing w:before="1" w:line="321" w:lineRule="exact"/>
        <w:ind w:left="333"/>
        <w:jc w:val="both"/>
        <w:rPr>
          <w:i/>
          <w:iCs/>
        </w:rPr>
      </w:pPr>
      <w:r w:rsidRPr="00521A52">
        <w:rPr>
          <w:i/>
          <w:iCs/>
        </w:rPr>
        <w:t>Будутуметь: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1" w:lineRule="exact"/>
        <w:ind w:hanging="361"/>
        <w:jc w:val="both"/>
      </w:pPr>
      <w:r w:rsidRPr="00521A52">
        <w:t>Управлятьсвоимдыханиемиголосом.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  <w:jc w:val="both"/>
      </w:pPr>
      <w:r w:rsidRPr="00521A52">
        <w:t>Формулироватьивыражатьсвоюмысль.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ind w:right="230"/>
      </w:pPr>
      <w:r w:rsidRPr="00521A52">
        <w:t>Использоватьполученныенавыкивработенадобразомвсценическойпостановке.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Свободнообщатьсяспартнеромнасцене.</w:t>
      </w:r>
    </w:p>
    <w:p w:rsidR="00310EA9" w:rsidRPr="00521A52" w:rsidRDefault="00310EA9">
      <w:pPr>
        <w:pStyle w:val="ListParagraph"/>
        <w:numPr>
          <w:ilvl w:val="2"/>
          <w:numId w:val="8"/>
        </w:numPr>
        <w:tabs>
          <w:tab w:val="left" w:pos="1055"/>
        </w:tabs>
        <w:spacing w:line="342" w:lineRule="exact"/>
        <w:ind w:hanging="361"/>
      </w:pPr>
      <w:r w:rsidRPr="00521A52">
        <w:t>Взаимодействоватьсосверстникамиивзрослыми.</w:t>
      </w:r>
    </w:p>
    <w:p w:rsidR="00310EA9" w:rsidRPr="00521A52" w:rsidRDefault="00310EA9">
      <w:pPr>
        <w:spacing w:before="1" w:line="321" w:lineRule="exact"/>
        <w:ind w:left="333"/>
        <w:rPr>
          <w:i/>
          <w:iCs/>
        </w:rPr>
      </w:pPr>
      <w:r w:rsidRPr="00521A52">
        <w:rPr>
          <w:i/>
          <w:iCs/>
        </w:rPr>
        <w:t>Будутразвиты:</w:t>
      </w:r>
    </w:p>
    <w:p w:rsidR="00310EA9" w:rsidRPr="00521A52" w:rsidRDefault="00310EA9">
      <w:pPr>
        <w:pStyle w:val="ListParagraph"/>
        <w:numPr>
          <w:ilvl w:val="3"/>
          <w:numId w:val="8"/>
        </w:numPr>
        <w:tabs>
          <w:tab w:val="left" w:pos="1414"/>
        </w:tabs>
        <w:spacing w:line="341" w:lineRule="exact"/>
        <w:rPr>
          <w:rFonts w:ascii="Symbol" w:hAnsi="Symbol" w:cs="Symbol"/>
        </w:rPr>
      </w:pPr>
      <w:r w:rsidRPr="00521A52">
        <w:t>Внимание,воображение,память,образноемышление,эмоциональность.</w:t>
      </w:r>
    </w:p>
    <w:p w:rsidR="00310EA9" w:rsidRPr="00521A52" w:rsidRDefault="00310EA9">
      <w:pPr>
        <w:pStyle w:val="ListParagraph"/>
        <w:numPr>
          <w:ilvl w:val="3"/>
          <w:numId w:val="8"/>
        </w:numPr>
        <w:tabs>
          <w:tab w:val="left" w:pos="1414"/>
        </w:tabs>
        <w:spacing w:line="342" w:lineRule="exact"/>
        <w:rPr>
          <w:rFonts w:ascii="Symbol" w:hAnsi="Symbol" w:cs="Symbol"/>
        </w:rPr>
      </w:pPr>
      <w:r w:rsidRPr="00521A52">
        <w:t>Художественныйвкус.</w:t>
      </w:r>
    </w:p>
    <w:p w:rsidR="00310EA9" w:rsidRPr="00521A52" w:rsidRDefault="00310EA9">
      <w:pPr>
        <w:pStyle w:val="ListParagraph"/>
        <w:numPr>
          <w:ilvl w:val="3"/>
          <w:numId w:val="8"/>
        </w:numPr>
        <w:tabs>
          <w:tab w:val="left" w:pos="1414"/>
        </w:tabs>
        <w:spacing w:before="1" w:line="342" w:lineRule="exact"/>
        <w:rPr>
          <w:rFonts w:ascii="Symbol" w:hAnsi="Symbol" w:cs="Symbol"/>
        </w:rPr>
      </w:pPr>
      <w:r w:rsidRPr="00521A52">
        <w:t>Речевыехарактеристикиголоса.</w:t>
      </w:r>
    </w:p>
    <w:p w:rsidR="00310EA9" w:rsidRPr="00521A52" w:rsidRDefault="00310EA9">
      <w:pPr>
        <w:pStyle w:val="ListParagraph"/>
        <w:numPr>
          <w:ilvl w:val="3"/>
          <w:numId w:val="8"/>
        </w:numPr>
        <w:tabs>
          <w:tab w:val="left" w:pos="1414"/>
        </w:tabs>
        <w:spacing w:line="342" w:lineRule="exact"/>
        <w:rPr>
          <w:rFonts w:ascii="Symbol" w:hAnsi="Symbol" w:cs="Symbol"/>
        </w:rPr>
      </w:pPr>
      <w:r w:rsidRPr="00521A52">
        <w:t>Познавательныеинтересы.</w:t>
      </w: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ind w:left="0"/>
        <w:rPr>
          <w:sz w:val="22"/>
          <w:szCs w:val="22"/>
        </w:rPr>
      </w:pPr>
    </w:p>
    <w:p w:rsidR="00310EA9" w:rsidRPr="00521A52" w:rsidRDefault="00310EA9">
      <w:pPr>
        <w:pStyle w:val="BodyText"/>
        <w:spacing w:before="7"/>
        <w:ind w:left="0"/>
        <w:rPr>
          <w:sz w:val="22"/>
          <w:szCs w:val="22"/>
        </w:rPr>
      </w:pPr>
    </w:p>
    <w:p w:rsidR="00310EA9" w:rsidRPr="00521A52" w:rsidRDefault="00310EA9">
      <w:pPr>
        <w:spacing w:before="1"/>
        <w:ind w:left="2076"/>
      </w:pPr>
    </w:p>
    <w:p w:rsidR="00310EA9" w:rsidRPr="00521A52" w:rsidRDefault="00310EA9" w:rsidP="00B75BE6">
      <w:pPr>
        <w:pStyle w:val="11"/>
        <w:spacing w:line="320" w:lineRule="exact"/>
        <w:ind w:left="3190"/>
        <w:jc w:val="left"/>
        <w:rPr>
          <w:sz w:val="22"/>
          <w:szCs w:val="22"/>
        </w:rPr>
      </w:pPr>
      <w:r w:rsidRPr="00521A52">
        <w:rPr>
          <w:sz w:val="22"/>
          <w:szCs w:val="22"/>
        </w:rPr>
        <w:t>Методическоеобеспечениепрограммы:</w:t>
      </w:r>
    </w:p>
    <w:p w:rsidR="00310EA9" w:rsidRPr="00521A52" w:rsidRDefault="00310EA9" w:rsidP="00B75BE6">
      <w:pPr>
        <w:pStyle w:val="ListParagraph"/>
        <w:numPr>
          <w:ilvl w:val="0"/>
          <w:numId w:val="22"/>
        </w:numPr>
        <w:tabs>
          <w:tab w:val="left" w:pos="1043"/>
        </w:tabs>
        <w:spacing w:line="242" w:lineRule="auto"/>
        <w:ind w:right="229" w:firstLine="0"/>
      </w:pPr>
      <w:r w:rsidRPr="00521A52">
        <w:t>Наглядныепособия(иллюстрации,таблицы,видеоматериал,презентации,фонограммы,карточкидля заданий).</w:t>
      </w:r>
    </w:p>
    <w:p w:rsidR="00310EA9" w:rsidRPr="00521A52" w:rsidRDefault="00310EA9" w:rsidP="00B75BE6">
      <w:pPr>
        <w:pStyle w:val="ListParagraph"/>
        <w:numPr>
          <w:ilvl w:val="0"/>
          <w:numId w:val="22"/>
        </w:numPr>
        <w:tabs>
          <w:tab w:val="left" w:pos="1043"/>
        </w:tabs>
        <w:ind w:right="229" w:firstLine="0"/>
      </w:pPr>
      <w:r w:rsidRPr="00521A52">
        <w:t>Музыкальнаяфонотека:классическаяисовременнаямузыка,театральныешумыизвуки,звукиприроды,аудиотеатр.</w:t>
      </w:r>
    </w:p>
    <w:p w:rsidR="00310EA9" w:rsidRPr="00521A52" w:rsidRDefault="00310EA9" w:rsidP="00B75BE6">
      <w:pPr>
        <w:pStyle w:val="ListParagraph"/>
        <w:numPr>
          <w:ilvl w:val="0"/>
          <w:numId w:val="22"/>
        </w:numPr>
        <w:tabs>
          <w:tab w:val="left" w:pos="1043"/>
        </w:tabs>
        <w:spacing w:line="321" w:lineRule="exact"/>
        <w:ind w:left="1042" w:hanging="710"/>
      </w:pPr>
      <w:r w:rsidRPr="00521A52">
        <w:t>Видеотека:записиспектаклей.</w:t>
      </w:r>
    </w:p>
    <w:p w:rsidR="00310EA9" w:rsidRPr="00521A52" w:rsidRDefault="00310EA9" w:rsidP="00B75BE6">
      <w:pPr>
        <w:pStyle w:val="ListParagraph"/>
        <w:numPr>
          <w:ilvl w:val="0"/>
          <w:numId w:val="22"/>
        </w:numPr>
        <w:tabs>
          <w:tab w:val="left" w:pos="1043"/>
        </w:tabs>
        <w:ind w:right="2294" w:firstLine="0"/>
      </w:pPr>
      <w:r w:rsidRPr="00521A52">
        <w:t>Методическая копилка (разработки занятий, сценарии и т.д.)Средстваобщения:</w:t>
      </w:r>
    </w:p>
    <w:p w:rsidR="00310EA9" w:rsidRPr="00521A52" w:rsidRDefault="00310EA9" w:rsidP="00B75BE6">
      <w:pPr>
        <w:pStyle w:val="ListParagraph"/>
        <w:numPr>
          <w:ilvl w:val="0"/>
          <w:numId w:val="22"/>
        </w:numPr>
        <w:tabs>
          <w:tab w:val="left" w:pos="1043"/>
        </w:tabs>
        <w:spacing w:line="322" w:lineRule="exact"/>
        <w:ind w:left="1042" w:hanging="710"/>
      </w:pPr>
      <w:r w:rsidRPr="00521A52">
        <w:t>Участиевдетскихтеатральныхфестивалях,мероприятияхшколы.</w:t>
      </w:r>
    </w:p>
    <w:p w:rsidR="00310EA9" w:rsidRPr="00521A52" w:rsidRDefault="00310EA9" w:rsidP="00B75BE6">
      <w:pPr>
        <w:pStyle w:val="ListParagraph"/>
        <w:numPr>
          <w:ilvl w:val="0"/>
          <w:numId w:val="22"/>
        </w:numPr>
        <w:tabs>
          <w:tab w:val="left" w:pos="1043"/>
        </w:tabs>
        <w:spacing w:before="73"/>
        <w:ind w:left="1042" w:hanging="710"/>
      </w:pPr>
      <w:r w:rsidRPr="00521A52">
        <w:t>Посещениепрофессиональныхисамодеятельныхтеатров,встречисчленами другихдетскихтеатральныхколлективов.</w:t>
      </w:r>
    </w:p>
    <w:p w:rsidR="00310EA9" w:rsidRPr="00521A52" w:rsidRDefault="00310EA9" w:rsidP="00B75BE6">
      <w:pPr>
        <w:pStyle w:val="ListParagraph"/>
        <w:numPr>
          <w:ilvl w:val="0"/>
          <w:numId w:val="22"/>
        </w:numPr>
        <w:tabs>
          <w:tab w:val="left" w:pos="1043"/>
        </w:tabs>
        <w:ind w:left="1042" w:hanging="710"/>
      </w:pPr>
      <w:r w:rsidRPr="00521A52">
        <w:t>Взаимноеобщениеучащихсяизразличныхтворческихобъединений.</w:t>
      </w:r>
    </w:p>
    <w:p w:rsidR="00310EA9" w:rsidRPr="00521A52" w:rsidRDefault="00310EA9">
      <w:pPr>
        <w:spacing w:line="202" w:lineRule="exact"/>
        <w:jc w:val="center"/>
      </w:pPr>
    </w:p>
    <w:p w:rsidR="00310EA9" w:rsidRPr="00521A52" w:rsidRDefault="00310EA9" w:rsidP="008866CA"/>
    <w:p w:rsidR="00310EA9" w:rsidRPr="00521A52" w:rsidRDefault="00310EA9" w:rsidP="00B75BE6">
      <w:pPr>
        <w:pStyle w:val="11"/>
        <w:spacing w:before="77" w:line="240" w:lineRule="auto"/>
        <w:ind w:left="2141" w:right="1678"/>
        <w:jc w:val="center"/>
        <w:rPr>
          <w:sz w:val="22"/>
          <w:szCs w:val="22"/>
        </w:rPr>
      </w:pPr>
      <w:r w:rsidRPr="00521A52">
        <w:rPr>
          <w:sz w:val="22"/>
          <w:szCs w:val="22"/>
        </w:rPr>
        <w:t>Списоклитературы</w:t>
      </w:r>
    </w:p>
    <w:p w:rsidR="00310EA9" w:rsidRPr="00521A52" w:rsidRDefault="00310EA9" w:rsidP="00B75BE6">
      <w:pPr>
        <w:pStyle w:val="BodyText"/>
        <w:ind w:left="0"/>
        <w:rPr>
          <w:b/>
          <w:bCs/>
          <w:sz w:val="22"/>
          <w:szCs w:val="22"/>
        </w:rPr>
      </w:pPr>
    </w:p>
    <w:p w:rsidR="00310EA9" w:rsidRPr="00521A52" w:rsidRDefault="00310EA9" w:rsidP="00B75BE6">
      <w:pPr>
        <w:spacing w:line="319" w:lineRule="exact"/>
        <w:ind w:left="1298"/>
        <w:jc w:val="both"/>
        <w:rPr>
          <w:b/>
          <w:bCs/>
        </w:rPr>
      </w:pPr>
      <w:r w:rsidRPr="00521A52">
        <w:rPr>
          <w:b/>
          <w:bCs/>
        </w:rPr>
        <w:t>Списоклитературыиспользуемойприсоставлениипрограммы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3" w:firstLine="0"/>
        <w:jc w:val="both"/>
      </w:pPr>
      <w:r w:rsidRPr="00521A52">
        <w:t>Базанов, В. В. Сцена XX века: учеб.пособие для студентов театр. вузов исред. спец. учеб. заведений / В. В. Базанов. - Ленинград: Искусство, Ленингр. отд-ние,2010.-238с.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6" w:firstLine="0"/>
        <w:jc w:val="both"/>
      </w:pPr>
      <w:r w:rsidRPr="00521A52">
        <w:t>Бауэн, Н. Игры со светом в 3ds max. Освещение и световые эффекты / Н.Бауэн.-М.: НТПресс,2007. -432с.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2" w:firstLine="0"/>
        <w:jc w:val="both"/>
      </w:pPr>
      <w:r w:rsidRPr="00521A52">
        <w:t>Березкин,В.И.Искусствосценографиимировоготеатра:втораяполовинаХХ в.: В зеркале Праж. Квадриеннале 1967-1999 гг. / В.И. Березкин; Гос. ин-тискусствознанияМ-вакультуры РФ.-М.: УРСС,2011.-807 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4" w:firstLine="0"/>
        <w:jc w:val="both"/>
      </w:pPr>
      <w:r w:rsidRPr="00521A52">
        <w:t>Благов, Ю.А. В содружестве с Мельпоменой / Ю.А. Благов - Казань: Изд-воКаз.ун-та,2013.-187с.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2" w:firstLine="0"/>
        <w:jc w:val="both"/>
      </w:pPr>
      <w:r w:rsidRPr="00521A52">
        <w:t>Бланк, Б. В защиту дизайнерской сценографии / Б. Бланк, на вопр. "ДИ"отвечает худож. и реж. Борис Бланк // Декоративное искусство. - 2014. - N 2. - С.52-55 Беседа о том, чем должна быть современная сценография - дизайнерствомилисодержательным элементом спектакля.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spacing w:line="242" w:lineRule="auto"/>
        <w:ind w:right="229" w:firstLine="0"/>
        <w:jc w:val="both"/>
      </w:pPr>
      <w:r w:rsidRPr="00521A52">
        <w:t>БеляевД.А.Историякультурыиискусств:словарьтерминовипонятий,учебноепособие /Д.А.Беляев Елец: ЕГУ им. И.А.Бунина,2013.-81с.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5" w:firstLine="0"/>
        <w:jc w:val="both"/>
      </w:pPr>
      <w:r w:rsidRPr="00521A52">
        <w:t>Буйлова,Л.Н.Технологияразработкииоценкикачествадополнительныхобщеобразовательных общеразвивающих программ: новое время – новые подходы.Методическое пособие [Текст] / Л.Н. Буйлова. Педагогическое общество России,2015.– 272с.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3" w:firstLine="0"/>
        <w:jc w:val="both"/>
      </w:pPr>
      <w:r w:rsidRPr="00521A52">
        <w:t>Гвоздев, А. А. История европейского театра: театр эпохи феодализма / А.А.Гвоздев. - Москва: URSS; Книжный дом "ЛИБРОКОМ", 2013. - 330 с.: ил.- (Школасценического мастерства).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3" w:firstLine="0"/>
        <w:jc w:val="both"/>
      </w:pPr>
      <w:r w:rsidRPr="00521A52">
        <w:t>Головня,В.В.Древнегреческийтеатр/В.В.Головнявкн.:Историязарубежного театра. Театр Западной Европы, т.1, с. 11-54. - М. Искусство 2013. -400с.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36" w:firstLine="0"/>
        <w:jc w:val="both"/>
      </w:pPr>
      <w:r w:rsidRPr="00521A52">
        <w:t>Карпов Н. В.Уроки сценического движения [Текст]: пособие для вузов /Н.В.Карпов.-М.,2015.-200с.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31" w:firstLine="0"/>
        <w:jc w:val="both"/>
      </w:pPr>
      <w:r w:rsidRPr="00521A52">
        <w:t>КузнецоваН.А.Управлениеметодическойработойвучрежденияхдополнительногообразованиядетей[Текст]:пособиедляруководителейипедагогов/Н.А.Кузнецова,Д.Е.Яковлев. -М.:Айрис-пресс,2014.-96с.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3" w:firstLine="0"/>
        <w:jc w:val="both"/>
      </w:pPr>
      <w:r w:rsidRPr="00521A52">
        <w:t>Латышев, В.В. Очерк греческих древностей / В.В. Латышев - СПб.: Алетейя.Богослужебныеи сценическиедревности, 2007-317с.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  <w:tab w:val="left" w:pos="3346"/>
        </w:tabs>
        <w:spacing w:line="242" w:lineRule="auto"/>
        <w:ind w:right="231" w:firstLine="0"/>
      </w:pPr>
      <w:r w:rsidRPr="00521A52">
        <w:t>МедведеваИ.А.</w:t>
      </w:r>
      <w:r w:rsidRPr="00521A52">
        <w:tab/>
        <w:t>Улыбкасудьбы.Ролиихарактеры.[Текст]:пособиедлявузов/  И.А.Медведева.-М.:Линка -ПРЕСС,2012.-240с.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</w:tabs>
        <w:ind w:right="223" w:firstLine="0"/>
      </w:pPr>
      <w:r w:rsidRPr="00521A52">
        <w:t>НикитинаА.Б.Театр,гдеиграютУчащиеся[Текст]:учебно-методическоепособие/ А.Б.Никитина.-М.: Владос,2014.-288с.</w:t>
      </w:r>
    </w:p>
    <w:p w:rsidR="00310EA9" w:rsidRPr="00521A52" w:rsidRDefault="00310EA9" w:rsidP="00B75BE6">
      <w:pPr>
        <w:pStyle w:val="ListParagraph"/>
        <w:numPr>
          <w:ilvl w:val="0"/>
          <w:numId w:val="21"/>
        </w:numPr>
        <w:tabs>
          <w:tab w:val="left" w:pos="1043"/>
          <w:tab w:val="left" w:pos="3190"/>
          <w:tab w:val="left" w:pos="7708"/>
        </w:tabs>
        <w:ind w:right="232" w:firstLine="0"/>
      </w:pPr>
      <w:r w:rsidRPr="00521A52">
        <w:t>СорокинаН.Ф.</w:t>
      </w:r>
      <w:r w:rsidRPr="00521A52">
        <w:tab/>
        <w:t>Играемвкукольныйтеатр[Текст]:</w:t>
      </w:r>
      <w:r w:rsidRPr="00521A52">
        <w:tab/>
        <w:t>пособиедляпед.доп.обр./  Н.Ф.Сорокина.-М.: Аркти,2012.-208с.</w:t>
      </w:r>
    </w:p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B4590C">
      <w:pPr>
        <w:tabs>
          <w:tab w:val="left" w:pos="7570"/>
        </w:tabs>
      </w:pPr>
      <w:r>
        <w:tab/>
      </w:r>
    </w:p>
    <w:p w:rsidR="00310EA9" w:rsidRPr="00521A52" w:rsidRDefault="00310EA9" w:rsidP="008866CA"/>
    <w:p w:rsidR="00310EA9" w:rsidRPr="00521A52" w:rsidRDefault="00310EA9" w:rsidP="008866CA"/>
    <w:p w:rsidR="00310EA9" w:rsidRPr="00521A52" w:rsidRDefault="00310EA9" w:rsidP="008866CA"/>
    <w:p w:rsidR="00310EA9" w:rsidRPr="002D5B6A" w:rsidRDefault="00310EA9" w:rsidP="008866CA">
      <w:pPr>
        <w:tabs>
          <w:tab w:val="left" w:pos="3594"/>
        </w:tabs>
      </w:pPr>
      <w:r w:rsidRPr="00521A52">
        <w:tab/>
      </w: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2D5B6A" w:rsidRDefault="00310EA9" w:rsidP="008866CA">
      <w:pPr>
        <w:tabs>
          <w:tab w:val="left" w:pos="3594"/>
        </w:tabs>
      </w:pPr>
    </w:p>
    <w:p w:rsidR="00310EA9" w:rsidRPr="00521A52" w:rsidRDefault="00310EA9" w:rsidP="00521A52">
      <w:pPr>
        <w:tabs>
          <w:tab w:val="left" w:pos="3594"/>
        </w:tabs>
        <w:jc w:val="center"/>
      </w:pPr>
      <w:r w:rsidRPr="00521A52">
        <w:t>Календарно –тематическое планирование</w:t>
      </w:r>
    </w:p>
    <w:p w:rsidR="00310EA9" w:rsidRPr="00521A52" w:rsidRDefault="00310EA9" w:rsidP="00521A52">
      <w:pPr>
        <w:jc w:val="center"/>
      </w:pPr>
    </w:p>
    <w:p w:rsidR="00310EA9" w:rsidRPr="00521A52" w:rsidRDefault="00310EA9" w:rsidP="00521A52">
      <w:pPr>
        <w:spacing w:after="200" w:line="276" w:lineRule="auto"/>
        <w:jc w:val="center"/>
        <w:rPr>
          <w:color w:val="333333"/>
        </w:rPr>
      </w:pPr>
      <w:r w:rsidRPr="00521A52">
        <w:t>(1 год обучения)</w:t>
      </w:r>
    </w:p>
    <w:p w:rsidR="00310EA9" w:rsidRPr="00521A52" w:rsidRDefault="00310EA9" w:rsidP="008866CA">
      <w:pPr>
        <w:sectPr w:rsidR="00310EA9" w:rsidRPr="00521A52" w:rsidSect="00601AF3">
          <w:footerReference w:type="default" r:id="rId8"/>
          <w:pgSz w:w="11910" w:h="16840"/>
          <w:pgMar w:top="480" w:right="1987" w:bottom="1340" w:left="460" w:header="0" w:footer="267" w:gutter="0"/>
          <w:cols w:space="720"/>
          <w:docGrid w:linePitch="299"/>
        </w:sect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6"/>
        <w:gridCol w:w="1046"/>
        <w:gridCol w:w="1038"/>
        <w:gridCol w:w="1535"/>
        <w:gridCol w:w="2892"/>
        <w:gridCol w:w="785"/>
        <w:gridCol w:w="218"/>
        <w:gridCol w:w="2050"/>
        <w:gridCol w:w="283"/>
        <w:gridCol w:w="1733"/>
        <w:gridCol w:w="2398"/>
      </w:tblGrid>
      <w:tr w:rsidR="00310EA9" w:rsidRPr="00521A52">
        <w:trPr>
          <w:trHeight w:val="827"/>
        </w:trPr>
        <w:tc>
          <w:tcPr>
            <w:tcW w:w="806" w:type="dxa"/>
          </w:tcPr>
          <w:p w:rsidR="00310EA9" w:rsidRPr="00A747A1" w:rsidRDefault="00310EA9" w:rsidP="00A747A1">
            <w:pPr>
              <w:pStyle w:val="TableParagraph"/>
              <w:ind w:left="230" w:right="202" w:firstLine="52"/>
              <w:rPr>
                <w:b/>
                <w:bCs/>
              </w:rPr>
            </w:pPr>
            <w:r w:rsidRPr="00A747A1">
              <w:rPr>
                <w:b/>
                <w:bCs/>
              </w:rPr>
              <w:t>№п/п</w:t>
            </w:r>
          </w:p>
        </w:tc>
        <w:tc>
          <w:tcPr>
            <w:tcW w:w="1046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99"/>
              <w:rPr>
                <w:b/>
                <w:bCs/>
              </w:rPr>
            </w:pPr>
            <w:r w:rsidRPr="00A747A1">
              <w:rPr>
                <w:b/>
                <w:bCs/>
              </w:rPr>
              <w:t>месяц</w:t>
            </w:r>
          </w:p>
        </w:tc>
        <w:tc>
          <w:tcPr>
            <w:tcW w:w="1038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202"/>
              <w:rPr>
                <w:b/>
                <w:bCs/>
              </w:rPr>
            </w:pPr>
            <w:r w:rsidRPr="00A747A1">
              <w:rPr>
                <w:b/>
                <w:bCs/>
              </w:rPr>
              <w:t>число</w:t>
            </w:r>
          </w:p>
        </w:tc>
        <w:tc>
          <w:tcPr>
            <w:tcW w:w="1535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34" w:right="122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Время</w:t>
            </w:r>
          </w:p>
          <w:p w:rsidR="00310EA9" w:rsidRPr="00A747A1" w:rsidRDefault="00310EA9" w:rsidP="00A747A1">
            <w:pPr>
              <w:pStyle w:val="TableParagraph"/>
              <w:spacing w:line="270" w:lineRule="atLeast"/>
              <w:ind w:left="136" w:right="122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проведениязанятия</w:t>
            </w:r>
          </w:p>
        </w:tc>
        <w:tc>
          <w:tcPr>
            <w:tcW w:w="2892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612"/>
              <w:rPr>
                <w:b/>
                <w:bCs/>
              </w:rPr>
            </w:pPr>
            <w:r w:rsidRPr="00A747A1">
              <w:rPr>
                <w:b/>
                <w:bCs/>
              </w:rPr>
              <w:t>Формазанятия</w:t>
            </w:r>
          </w:p>
        </w:tc>
        <w:tc>
          <w:tcPr>
            <w:tcW w:w="785" w:type="dxa"/>
          </w:tcPr>
          <w:p w:rsidR="00310EA9" w:rsidRPr="00A747A1" w:rsidRDefault="00310EA9" w:rsidP="00A747A1">
            <w:pPr>
              <w:pStyle w:val="TableParagraph"/>
              <w:ind w:left="200" w:right="86" w:hanging="72"/>
              <w:rPr>
                <w:b/>
                <w:bCs/>
              </w:rPr>
            </w:pPr>
            <w:r w:rsidRPr="00A747A1">
              <w:rPr>
                <w:b/>
                <w:bCs/>
              </w:rPr>
              <w:t>Кол-вочасов</w:t>
            </w:r>
          </w:p>
        </w:tc>
        <w:tc>
          <w:tcPr>
            <w:tcW w:w="2551" w:type="dxa"/>
            <w:gridSpan w:val="3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498"/>
              <w:rPr>
                <w:b/>
                <w:bCs/>
              </w:rPr>
            </w:pPr>
            <w:r w:rsidRPr="00A747A1">
              <w:rPr>
                <w:b/>
                <w:bCs/>
              </w:rPr>
              <w:t>Темазанятия</w:t>
            </w:r>
          </w:p>
        </w:tc>
        <w:tc>
          <w:tcPr>
            <w:tcW w:w="1733" w:type="dxa"/>
          </w:tcPr>
          <w:p w:rsidR="00310EA9" w:rsidRPr="00A747A1" w:rsidRDefault="00310EA9" w:rsidP="00A747A1">
            <w:pPr>
              <w:pStyle w:val="TableParagraph"/>
              <w:ind w:left="169" w:right="134" w:firstLine="292"/>
              <w:rPr>
                <w:b/>
                <w:bCs/>
              </w:rPr>
            </w:pPr>
            <w:r w:rsidRPr="00A747A1">
              <w:rPr>
                <w:b/>
                <w:bCs/>
              </w:rPr>
              <w:t>Местопроведения</w:t>
            </w:r>
          </w:p>
        </w:tc>
        <w:tc>
          <w:tcPr>
            <w:tcW w:w="2398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284"/>
              <w:rPr>
                <w:b/>
                <w:bCs/>
              </w:rPr>
            </w:pPr>
            <w:r w:rsidRPr="00A747A1">
              <w:rPr>
                <w:b/>
                <w:bCs/>
              </w:rPr>
              <w:t>Формаконтроля</w:t>
            </w:r>
          </w:p>
        </w:tc>
      </w:tr>
      <w:tr w:rsidR="00310EA9" w:rsidRPr="00521A52">
        <w:trPr>
          <w:trHeight w:val="275"/>
        </w:trPr>
        <w:tc>
          <w:tcPr>
            <w:tcW w:w="14784" w:type="dxa"/>
            <w:gridSpan w:val="11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6145" w:right="6134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1.Вводноезанятие(2ч)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Беседа,игра.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522"/>
              </w:tabs>
              <w:spacing w:line="268" w:lineRule="exact"/>
              <w:ind w:left="112"/>
            </w:pPr>
            <w:r w:rsidRPr="00521A52">
              <w:t>Вводноезанятие.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ИнструктажпоТБ.</w:t>
            </w:r>
          </w:p>
        </w:tc>
        <w:tc>
          <w:tcPr>
            <w:tcW w:w="1733" w:type="dxa"/>
          </w:tcPr>
          <w:p w:rsidR="00310EA9" w:rsidRPr="00521A52" w:rsidRDefault="00310EA9" w:rsidP="006B57DA">
            <w:pPr>
              <w:pStyle w:val="TableParagraph"/>
            </w:pPr>
            <w:r w:rsidRPr="00521A52">
              <w:t>МБОУ «</w:t>
            </w:r>
            <w:r>
              <w:t>Старосаврушская ООШ</w:t>
            </w:r>
            <w:r w:rsidRPr="00521A52">
              <w:t>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1793"/>
              </w:tabs>
              <w:spacing w:line="268" w:lineRule="exact"/>
              <w:ind w:left="112"/>
            </w:pPr>
            <w:r>
              <w:t xml:space="preserve">Опрос, </w:t>
            </w:r>
            <w:r w:rsidRPr="00521A52">
              <w:t>Игра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«Продолжи...»</w:t>
            </w:r>
          </w:p>
        </w:tc>
      </w:tr>
      <w:tr w:rsidR="00310EA9" w:rsidRPr="00521A52">
        <w:trPr>
          <w:trHeight w:val="275"/>
        </w:trPr>
        <w:tc>
          <w:tcPr>
            <w:tcW w:w="14784" w:type="dxa"/>
            <w:gridSpan w:val="11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254"/>
              <w:rPr>
                <w:b/>
                <w:bCs/>
              </w:rPr>
            </w:pPr>
            <w:r w:rsidRPr="00A747A1">
              <w:rPr>
                <w:b/>
                <w:bCs/>
              </w:rPr>
              <w:t>2.Основытеатральнойкультуры(12ч)</w:t>
            </w:r>
          </w:p>
        </w:tc>
      </w:tr>
      <w:tr w:rsidR="00310EA9" w:rsidRPr="00521A52">
        <w:trPr>
          <w:trHeight w:val="110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2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814"/>
              </w:tabs>
              <w:ind w:left="111" w:right="91"/>
            </w:pPr>
            <w:r>
              <w:t xml:space="preserve">Беседа, </w:t>
            </w:r>
            <w:r w:rsidRPr="00A747A1">
              <w:rPr>
                <w:spacing w:val="-1"/>
              </w:rPr>
              <w:t>просмотр</w:t>
            </w:r>
            <w:r w:rsidRPr="00521A52">
              <w:t>видеофильма,игра.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141"/>
              </w:tabs>
              <w:ind w:left="112" w:right="91"/>
            </w:pPr>
            <w:r>
              <w:t>2.1.</w:t>
            </w:r>
            <w:r w:rsidRPr="00A747A1">
              <w:rPr>
                <w:spacing w:val="-1"/>
              </w:rPr>
              <w:t>Зарождение</w:t>
            </w:r>
            <w:r w:rsidRPr="00521A52">
              <w:t>искусства.</w:t>
            </w:r>
          </w:p>
        </w:tc>
        <w:tc>
          <w:tcPr>
            <w:tcW w:w="1733" w:type="dxa"/>
          </w:tcPr>
          <w:p w:rsidR="00310EA9" w:rsidRDefault="00310EA9"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2"/>
            </w:pPr>
            <w:r w:rsidRPr="00521A52">
              <w:t>Театр-экспромт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100"/>
                <w:tab w:val="left" w:pos="2059"/>
              </w:tabs>
              <w:spacing w:before="2" w:line="237" w:lineRule="auto"/>
              <w:ind w:left="112" w:right="90"/>
            </w:pPr>
            <w:r w:rsidRPr="00521A52">
              <w:t>«Перед</w:t>
            </w:r>
            <w:r w:rsidRPr="00521A52">
              <w:tab/>
              <w:t>охотой</w:t>
            </w:r>
            <w:r w:rsidRPr="00521A52">
              <w:tab/>
            </w:r>
            <w:r w:rsidRPr="00A747A1">
              <w:rPr>
                <w:spacing w:val="-2"/>
              </w:rPr>
              <w:t>на</w:t>
            </w:r>
            <w:r w:rsidRPr="00521A52">
              <w:t>динозавра»,</w:t>
            </w:r>
          </w:p>
          <w:p w:rsidR="00310EA9" w:rsidRPr="00521A52" w:rsidRDefault="00310EA9" w:rsidP="00A747A1">
            <w:pPr>
              <w:pStyle w:val="TableParagraph"/>
              <w:spacing w:before="1" w:line="264" w:lineRule="exact"/>
              <w:ind w:left="112"/>
            </w:pPr>
            <w:r w:rsidRPr="00521A52">
              <w:t>наблюдение.</w:t>
            </w:r>
          </w:p>
        </w:tc>
      </w:tr>
      <w:tr w:rsidR="00310EA9" w:rsidRPr="00521A52">
        <w:trPr>
          <w:trHeight w:val="1105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3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814"/>
              </w:tabs>
              <w:ind w:left="111" w:right="91"/>
            </w:pPr>
            <w:r w:rsidRPr="00521A52">
              <w:t>Бесед</w:t>
            </w:r>
            <w:r>
              <w:t xml:space="preserve">а, </w:t>
            </w:r>
            <w:r w:rsidRPr="00A747A1">
              <w:rPr>
                <w:spacing w:val="-1"/>
              </w:rPr>
              <w:t>просмотр</w:t>
            </w:r>
            <w:r w:rsidRPr="00521A52">
              <w:t>презентации,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1"/>
            </w:pPr>
            <w:r w:rsidRPr="00521A52">
              <w:t>видеозаписиспектаклей,игра.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673"/>
                <w:tab w:val="left" w:pos="1457"/>
                <w:tab w:val="left" w:pos="1999"/>
              </w:tabs>
              <w:ind w:left="112" w:right="94"/>
            </w:pPr>
            <w:r>
              <w:t xml:space="preserve">2.2.Театр </w:t>
            </w:r>
            <w:r w:rsidRPr="00521A52">
              <w:t>как</w:t>
            </w:r>
            <w:r w:rsidRPr="00521A52">
              <w:tab/>
            </w:r>
            <w:r w:rsidRPr="00A747A1">
              <w:rPr>
                <w:spacing w:val="-2"/>
              </w:rPr>
              <w:t>вид</w:t>
            </w:r>
            <w:r w:rsidRPr="00521A52">
              <w:t>искусства.</w:t>
            </w:r>
          </w:p>
        </w:tc>
        <w:tc>
          <w:tcPr>
            <w:tcW w:w="1733" w:type="dxa"/>
          </w:tcPr>
          <w:p w:rsidR="00310EA9" w:rsidRDefault="00310EA9"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1603"/>
                <w:tab w:val="left" w:pos="1792"/>
              </w:tabs>
              <w:ind w:left="112" w:right="95"/>
            </w:pPr>
            <w:r>
              <w:t xml:space="preserve">Кроссворд </w:t>
            </w:r>
            <w:r w:rsidRPr="00A747A1">
              <w:rPr>
                <w:spacing w:val="-2"/>
              </w:rPr>
              <w:t>«Виды</w:t>
            </w:r>
            <w:r>
              <w:t xml:space="preserve">искусства». </w:t>
            </w:r>
            <w:r w:rsidRPr="00A747A1">
              <w:rPr>
                <w:spacing w:val="-1"/>
              </w:rPr>
              <w:t>Игра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1136"/>
            </w:pPr>
            <w:r w:rsidRPr="00521A52">
              <w:t>«Соедини</w:t>
            </w:r>
            <w:r w:rsidRPr="00A747A1">
              <w:rPr>
                <w:spacing w:val="-1"/>
              </w:rPr>
              <w:t>картинки».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814"/>
              </w:tabs>
              <w:ind w:left="111" w:right="91"/>
            </w:pPr>
            <w:r>
              <w:t xml:space="preserve">Беседа, </w:t>
            </w:r>
            <w:r w:rsidRPr="00A747A1">
              <w:rPr>
                <w:spacing w:val="-1"/>
              </w:rPr>
              <w:t>просмотр</w:t>
            </w:r>
            <w:r w:rsidRPr="00521A52">
              <w:t>презентации,чтение.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693"/>
                <w:tab w:val="left" w:pos="1496"/>
              </w:tabs>
              <w:ind w:left="112" w:right="94"/>
            </w:pPr>
            <w:r>
              <w:t xml:space="preserve">2.3.Театр </w:t>
            </w:r>
            <w:r w:rsidRPr="00A747A1">
              <w:rPr>
                <w:spacing w:val="-1"/>
              </w:rPr>
              <w:t>Древней</w:t>
            </w:r>
            <w:r w:rsidRPr="00521A52">
              <w:t>Греции.</w:t>
            </w:r>
          </w:p>
        </w:tc>
        <w:tc>
          <w:tcPr>
            <w:tcW w:w="1733" w:type="dxa"/>
          </w:tcPr>
          <w:p w:rsidR="00310EA9" w:rsidRDefault="00310EA9"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95"/>
              <w:jc w:val="both"/>
            </w:pPr>
            <w:r w:rsidRPr="00521A52">
              <w:t>Викторина«ТеатрвДревнейГреции».Тест«ТеатрДревней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Греции».</w:t>
            </w:r>
          </w:p>
        </w:tc>
      </w:tr>
      <w:tr w:rsidR="00310EA9" w:rsidRPr="00521A52">
        <w:trPr>
          <w:trHeight w:val="828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814"/>
              </w:tabs>
              <w:ind w:left="111" w:right="91"/>
            </w:pPr>
            <w:r>
              <w:t xml:space="preserve">Беседа, </w:t>
            </w:r>
            <w:r w:rsidRPr="00A747A1">
              <w:rPr>
                <w:spacing w:val="-1"/>
              </w:rPr>
              <w:t>просмотр</w:t>
            </w:r>
            <w:r w:rsidRPr="00521A52">
              <w:t>презентации.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525"/>
              </w:tabs>
              <w:ind w:left="112" w:right="91"/>
            </w:pPr>
            <w:r>
              <w:t>2.4.</w:t>
            </w:r>
            <w:r w:rsidRPr="00A747A1">
              <w:rPr>
                <w:spacing w:val="-1"/>
              </w:rPr>
              <w:t>Русский</w:t>
            </w:r>
            <w:r w:rsidRPr="00521A52">
              <w:t>народныйтеатр.</w:t>
            </w:r>
          </w:p>
        </w:tc>
        <w:tc>
          <w:tcPr>
            <w:tcW w:w="1733" w:type="dxa"/>
          </w:tcPr>
          <w:p w:rsidR="00310EA9" w:rsidRDefault="00310EA9"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Инсценировка,викторина«Русский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народныйтеатр».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814"/>
              </w:tabs>
              <w:spacing w:line="268" w:lineRule="exact"/>
              <w:ind w:left="111"/>
            </w:pPr>
            <w:r>
              <w:t xml:space="preserve">Беседа, </w:t>
            </w:r>
            <w:r w:rsidRPr="00521A52">
              <w:t>просмотр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1" w:right="82"/>
            </w:pPr>
            <w:r w:rsidRPr="00521A52">
              <w:t>видеозаписи, проблемныеситуации.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2.5.Театризритель.</w:t>
            </w:r>
          </w:p>
        </w:tc>
        <w:tc>
          <w:tcPr>
            <w:tcW w:w="1733" w:type="dxa"/>
          </w:tcPr>
          <w:p w:rsidR="00310EA9" w:rsidRDefault="00310EA9"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1711"/>
              </w:tabs>
              <w:spacing w:line="268" w:lineRule="exact"/>
              <w:ind w:left="112"/>
            </w:pPr>
            <w:r w:rsidRPr="00521A52">
              <w:t>викторина</w:t>
            </w:r>
            <w:r w:rsidRPr="00521A52">
              <w:tab/>
              <w:t>(тест)</w:t>
            </w:r>
          </w:p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«Этикетвтеатре».</w:t>
            </w:r>
          </w:p>
        </w:tc>
      </w:tr>
      <w:tr w:rsidR="00310EA9" w:rsidRPr="00521A52">
        <w:trPr>
          <w:trHeight w:val="110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815"/>
              </w:tabs>
              <w:ind w:left="111" w:right="90"/>
              <w:jc w:val="both"/>
            </w:pPr>
            <w:r>
              <w:t>Беседа,</w:t>
            </w:r>
            <w:r w:rsidRPr="00A747A1">
              <w:rPr>
                <w:spacing w:val="-1"/>
              </w:rPr>
              <w:t>просмотр</w:t>
            </w:r>
            <w:r w:rsidRPr="00521A52">
              <w:t>презентации,творческаямастерская.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90"/>
              </w:tabs>
              <w:ind w:left="112" w:right="92"/>
            </w:pPr>
            <w:r>
              <w:t>2.6.</w:t>
            </w:r>
            <w:r w:rsidRPr="00A747A1">
              <w:rPr>
                <w:spacing w:val="-1"/>
              </w:rPr>
              <w:t>Театральное</w:t>
            </w:r>
            <w:r w:rsidRPr="00521A52">
              <w:t>закулисье.</w:t>
            </w:r>
          </w:p>
        </w:tc>
        <w:tc>
          <w:tcPr>
            <w:tcW w:w="1733" w:type="dxa"/>
          </w:tcPr>
          <w:p w:rsidR="00310EA9" w:rsidRDefault="00310EA9"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1572"/>
              </w:tabs>
              <w:ind w:left="112" w:right="92"/>
              <w:jc w:val="both"/>
            </w:pPr>
            <w:r>
              <w:t>загадки</w:t>
            </w:r>
            <w:r w:rsidRPr="00521A52">
              <w:t>, творческое</w:t>
            </w:r>
            <w:r>
              <w:t xml:space="preserve">задание </w:t>
            </w:r>
            <w:r w:rsidRPr="00A747A1">
              <w:rPr>
                <w:spacing w:val="-2"/>
              </w:rPr>
              <w:t>«Эскиз</w:t>
            </w:r>
            <w:r w:rsidRPr="00521A52">
              <w:t>костюмасказочного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героя».</w:t>
            </w:r>
          </w:p>
        </w:tc>
      </w:tr>
      <w:tr w:rsidR="00310EA9" w:rsidRPr="00521A52">
        <w:trPr>
          <w:trHeight w:val="275"/>
        </w:trPr>
        <w:tc>
          <w:tcPr>
            <w:tcW w:w="14784" w:type="dxa"/>
            <w:gridSpan w:val="11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564"/>
              <w:rPr>
                <w:b/>
                <w:bCs/>
              </w:rPr>
            </w:pPr>
            <w:r w:rsidRPr="00A747A1">
              <w:rPr>
                <w:b/>
                <w:bCs/>
              </w:rPr>
              <w:t>3.Техникаикультураречи. (32ч)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8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Беседа,речевойтренинг.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3.1.Речевойтренинг.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речевые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/>
            </w:pPr>
            <w:r w:rsidRPr="00521A52">
              <w:t>упражнения,чтениестихотворений,скороговорок.</w:t>
            </w:r>
          </w:p>
        </w:tc>
      </w:tr>
      <w:tr w:rsidR="00310EA9" w:rsidRPr="00521A52">
        <w:trPr>
          <w:trHeight w:val="27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07"/>
            </w:pPr>
            <w:r w:rsidRPr="00521A52">
              <w:t>9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1"/>
            </w:pPr>
            <w:r w:rsidRPr="00521A52">
              <w:t>Беседа,рассказ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3.1.1</w:t>
            </w:r>
            <w:r w:rsidRPr="00521A52">
              <w:tab/>
              <w:t>Строение голосового-речевого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390"/>
              </w:tabs>
              <w:spacing w:line="258" w:lineRule="exact"/>
              <w:ind w:left="112"/>
            </w:pPr>
            <w:r w:rsidRPr="00521A52">
              <w:t>аппарата.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Викторина«Особенности</w:t>
            </w:r>
          </w:p>
          <w:p w:rsidR="00310EA9" w:rsidRPr="00521A52" w:rsidRDefault="00310EA9" w:rsidP="00A747A1">
            <w:pPr>
              <w:pStyle w:val="TableParagraph"/>
              <w:spacing w:line="258" w:lineRule="exact"/>
              <w:ind w:left="112"/>
            </w:pPr>
            <w:r w:rsidRPr="00521A52">
              <w:t>голоса»</w:t>
            </w:r>
          </w:p>
        </w:tc>
      </w:tr>
      <w:tr w:rsidR="00310EA9" w:rsidRPr="00521A52">
        <w:trPr>
          <w:trHeight w:val="1379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10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A747A1" w:rsidRDefault="00310EA9" w:rsidP="00A747A1">
            <w:pPr>
              <w:pStyle w:val="TableParagraph"/>
              <w:spacing w:line="268" w:lineRule="exact"/>
              <w:ind w:left="111"/>
              <w:rPr>
                <w:b/>
                <w:bCs/>
              </w:rPr>
            </w:pPr>
            <w:r w:rsidRPr="00A747A1">
              <w:rPr>
                <w:b/>
                <w:bCs/>
              </w:rPr>
              <w:t>Упражнения,игра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28"/>
              </w:tabs>
              <w:ind w:left="112" w:right="91"/>
            </w:pPr>
            <w:r w:rsidRPr="00521A52">
              <w:t>3.1.2.</w:t>
            </w:r>
            <w:r w:rsidRPr="00521A52">
              <w:tab/>
            </w:r>
            <w:r w:rsidRPr="00A747A1">
              <w:rPr>
                <w:spacing w:val="-1"/>
              </w:rPr>
              <w:t>Дыхательная</w:t>
            </w:r>
            <w:r w:rsidRPr="00521A52">
              <w:t>гимнастика.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ind w:left="112" w:right="90"/>
            </w:pPr>
            <w:r>
              <w:t xml:space="preserve">Контроль </w:t>
            </w:r>
            <w:r w:rsidRPr="00A747A1">
              <w:rPr>
                <w:spacing w:val="-2"/>
              </w:rPr>
              <w:t>за</w:t>
            </w:r>
            <w:r w:rsidRPr="00521A52">
              <w:t>выполнением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059"/>
              </w:tabs>
              <w:ind w:left="112"/>
            </w:pPr>
            <w:r>
              <w:t xml:space="preserve">упражнений </w:t>
            </w:r>
            <w:r w:rsidRPr="00521A52">
              <w:t>на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165"/>
              </w:tabs>
              <w:ind w:left="112"/>
            </w:pPr>
            <w:r w:rsidRPr="00521A52">
              <w:t>ды</w:t>
            </w:r>
            <w:r>
              <w:t xml:space="preserve">хание </w:t>
            </w:r>
            <w:r w:rsidRPr="00521A52">
              <w:t>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правильностьосанки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11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Упражнения,игра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3.1.3.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498"/>
            </w:pPr>
            <w:r w:rsidRPr="00A747A1">
              <w:rPr>
                <w:spacing w:val="-1"/>
              </w:rPr>
              <w:t>Артикуляционная</w:t>
            </w:r>
            <w:r w:rsidRPr="00521A52">
              <w:t>гимнастика.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739"/>
            </w:pPr>
            <w:r w:rsidRPr="00521A52">
              <w:t>Конкурс</w:t>
            </w:r>
            <w:r w:rsidRPr="00A747A1">
              <w:rPr>
                <w:spacing w:val="-1"/>
              </w:rPr>
              <w:t>стихотворений</w:t>
            </w:r>
          </w:p>
        </w:tc>
      </w:tr>
      <w:tr w:rsidR="00310EA9" w:rsidRPr="00521A52">
        <w:trPr>
          <w:trHeight w:val="552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12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Упражнения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3.1.4.Разогревающий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массаж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Конкурс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скороговорок</w:t>
            </w:r>
          </w:p>
        </w:tc>
      </w:tr>
      <w:tr w:rsidR="00310EA9" w:rsidRPr="00521A52">
        <w:trPr>
          <w:trHeight w:val="1655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13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Игровойтренинг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ind w:left="112" w:right="81"/>
            </w:pPr>
            <w:r w:rsidRPr="00521A52">
              <w:t>3.1.5.Интонационнаявыразительность.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ind w:left="112" w:right="90"/>
            </w:pPr>
            <w:r>
              <w:t xml:space="preserve">Контроль </w:t>
            </w:r>
            <w:r w:rsidRPr="00A747A1">
              <w:rPr>
                <w:spacing w:val="-2"/>
              </w:rPr>
              <w:t>за</w:t>
            </w:r>
            <w:r w:rsidRPr="00521A52">
              <w:t>выполнением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057"/>
              </w:tabs>
              <w:spacing w:line="270" w:lineRule="atLeast"/>
              <w:ind w:left="112" w:right="92"/>
            </w:pPr>
            <w:r>
              <w:t xml:space="preserve">упражнения </w:t>
            </w:r>
            <w:r w:rsidRPr="00A747A1">
              <w:rPr>
                <w:spacing w:val="-2"/>
              </w:rPr>
              <w:t>на</w:t>
            </w:r>
            <w:r w:rsidRPr="00521A52">
              <w:t>выразительностьинтонационногопроизношения</w:t>
            </w:r>
          </w:p>
        </w:tc>
      </w:tr>
      <w:tr w:rsidR="00310EA9" w:rsidRPr="00521A52">
        <w:trPr>
          <w:trHeight w:val="55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14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1"/>
            </w:pPr>
            <w:r w:rsidRPr="00521A52">
              <w:t>Игровойтренинг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256"/>
              </w:tabs>
              <w:spacing w:line="270" w:lineRule="exact"/>
              <w:ind w:left="112"/>
            </w:pPr>
            <w:r w:rsidRPr="00521A52">
              <w:t>3.1.6.</w:t>
            </w:r>
            <w:r w:rsidRPr="00521A52">
              <w:tab/>
              <w:t>Прочтение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текста.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2"/>
            </w:pPr>
            <w:r w:rsidRPr="00521A52">
              <w:t>Творческоезадание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15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Упражнения,игра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3.1.7.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498"/>
            </w:pPr>
            <w:r w:rsidRPr="00A747A1">
              <w:rPr>
                <w:spacing w:val="-1"/>
              </w:rPr>
              <w:t>Артикуляционная</w:t>
            </w:r>
            <w:r w:rsidRPr="00521A52">
              <w:t>гимнастика.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Викторина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802"/>
            </w:pPr>
            <w:r w:rsidRPr="00A747A1">
              <w:rPr>
                <w:spacing w:val="-1"/>
              </w:rPr>
              <w:t>«Особенности</w:t>
            </w:r>
            <w:r w:rsidRPr="00521A52">
              <w:t>голоса»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16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A747A1" w:rsidRDefault="00310EA9" w:rsidP="00A747A1">
            <w:pPr>
              <w:pStyle w:val="TableParagraph"/>
              <w:spacing w:line="268" w:lineRule="exact"/>
              <w:ind w:left="111"/>
              <w:rPr>
                <w:b/>
                <w:bCs/>
              </w:rPr>
            </w:pPr>
            <w:r w:rsidRPr="00A747A1">
              <w:rPr>
                <w:b/>
                <w:bCs/>
              </w:rPr>
              <w:t>Игровойтренинг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ind w:left="112" w:right="81"/>
            </w:pPr>
            <w:r w:rsidRPr="00521A52">
              <w:t>3.1.8.</w:t>
            </w:r>
            <w:r w:rsidRPr="00A747A1">
              <w:rPr>
                <w:b/>
                <w:bCs/>
              </w:rPr>
              <w:t>Интонационнаявыразительность</w:t>
            </w:r>
            <w:r w:rsidRPr="00521A52">
              <w:t>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ind w:left="112" w:right="90"/>
            </w:pPr>
            <w:r>
              <w:t xml:space="preserve">Контроль </w:t>
            </w:r>
            <w:r w:rsidRPr="00A747A1">
              <w:rPr>
                <w:spacing w:val="-2"/>
              </w:rPr>
              <w:t>за</w:t>
            </w:r>
            <w:r w:rsidRPr="00521A52">
              <w:t>выполнением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упражнений.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17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Беседа,рассказ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256"/>
              </w:tabs>
              <w:spacing w:line="268" w:lineRule="exact"/>
              <w:ind w:left="112"/>
            </w:pPr>
            <w:r w:rsidRPr="00521A52">
              <w:t>3.1.9.</w:t>
            </w:r>
            <w:r w:rsidRPr="00521A52">
              <w:tab/>
              <w:t>Прочтение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текста.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Творческоезадание</w:t>
            </w:r>
          </w:p>
        </w:tc>
      </w:tr>
      <w:tr w:rsidR="00310EA9" w:rsidRPr="00521A52">
        <w:trPr>
          <w:trHeight w:val="110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18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ind w:left="111" w:right="92"/>
            </w:pPr>
            <w:r>
              <w:t xml:space="preserve">Беседа, </w:t>
            </w:r>
            <w:r w:rsidRPr="00A747A1">
              <w:rPr>
                <w:spacing w:val="-1"/>
              </w:rPr>
              <w:t>практическая</w:t>
            </w:r>
            <w:r w:rsidRPr="00521A52">
              <w:t>работа.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894"/>
                <w:tab w:val="left" w:pos="2009"/>
              </w:tabs>
              <w:ind w:left="112" w:right="91"/>
            </w:pPr>
            <w:r w:rsidRPr="00521A52">
              <w:t>3.2.</w:t>
            </w:r>
            <w:r w:rsidRPr="00521A52">
              <w:tab/>
              <w:t>Работа</w:t>
            </w:r>
            <w:r w:rsidRPr="00521A52">
              <w:tab/>
            </w:r>
            <w:r w:rsidRPr="00A747A1">
              <w:rPr>
                <w:spacing w:val="-2"/>
              </w:rPr>
              <w:t>над</w:t>
            </w:r>
            <w:r w:rsidRPr="00521A52">
              <w:t>литературно-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586"/>
            </w:pPr>
            <w:r w:rsidRPr="00A747A1">
              <w:rPr>
                <w:spacing w:val="-1"/>
              </w:rPr>
              <w:t>художественным</w:t>
            </w:r>
            <w:r w:rsidRPr="00521A52">
              <w:t>произведением.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631"/>
            </w:pPr>
            <w:r w:rsidRPr="00521A52">
              <w:t>наблюдение,</w:t>
            </w:r>
            <w:r w:rsidRPr="00A747A1">
              <w:rPr>
                <w:spacing w:val="-1"/>
              </w:rPr>
              <w:t>конкурс</w:t>
            </w:r>
            <w:r w:rsidRPr="00521A52">
              <w:t>чтецов.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19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spacing w:line="268" w:lineRule="exact"/>
              <w:ind w:left="111"/>
            </w:pPr>
            <w:r>
              <w:t xml:space="preserve">Беседа, </w:t>
            </w:r>
            <w:r w:rsidRPr="00521A52">
              <w:t>практическая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1"/>
            </w:pPr>
            <w:r w:rsidRPr="00521A52">
              <w:t>работа.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3.2.1.Разбортекста.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наблюдение,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конкурсчтецов.</w:t>
            </w:r>
          </w:p>
        </w:tc>
      </w:tr>
      <w:tr w:rsidR="00310EA9" w:rsidRPr="00521A52">
        <w:trPr>
          <w:trHeight w:val="278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07"/>
            </w:pPr>
            <w:r w:rsidRPr="00521A52">
              <w:t>20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09.11.2022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spacing w:line="258" w:lineRule="exact"/>
              <w:ind w:left="111"/>
            </w:pPr>
            <w:r>
              <w:t xml:space="preserve">Беседа, </w:t>
            </w:r>
            <w:r w:rsidRPr="00521A52">
              <w:t>практическая работа.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347"/>
              </w:tabs>
              <w:spacing w:line="258" w:lineRule="exact"/>
              <w:ind w:left="112"/>
            </w:pPr>
            <w:r w:rsidRPr="00521A52">
              <w:t>3.2.2.</w:t>
            </w:r>
            <w:r w:rsidRPr="00521A52">
              <w:tab/>
            </w:r>
            <w:r w:rsidRPr="00A747A1">
              <w:rPr>
                <w:b/>
                <w:bCs/>
              </w:rPr>
              <w:t>Основной сюжет.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2"/>
            </w:pPr>
            <w:r w:rsidRPr="00521A52">
              <w:t>наблюдение, конкурсчтецов.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21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15.11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spacing w:line="268" w:lineRule="exact"/>
              <w:ind w:left="111"/>
            </w:pPr>
            <w:r>
              <w:t xml:space="preserve">Беседа, </w:t>
            </w:r>
            <w:r w:rsidRPr="00521A52">
              <w:t>практическая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1"/>
            </w:pPr>
            <w:r w:rsidRPr="00521A52">
              <w:t>работа.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3.2.3.Главныегерои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произведения.</w:t>
            </w:r>
          </w:p>
        </w:tc>
        <w:tc>
          <w:tcPr>
            <w:tcW w:w="1733" w:type="dxa"/>
          </w:tcPr>
          <w:p w:rsidR="00310EA9" w:rsidRDefault="00310EA9">
            <w:r w:rsidRPr="00741E5F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наблюдение,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конкурсчтецов.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22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16.11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spacing w:line="268" w:lineRule="exact"/>
              <w:ind w:left="111"/>
            </w:pPr>
            <w:r>
              <w:t xml:space="preserve">Беседа, </w:t>
            </w:r>
            <w:r w:rsidRPr="00521A52">
              <w:t>практическая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1"/>
            </w:pPr>
            <w:r w:rsidRPr="00521A52">
              <w:t>работа.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693"/>
              </w:tabs>
              <w:spacing w:line="268" w:lineRule="exact"/>
              <w:ind w:left="112"/>
            </w:pPr>
            <w:r w:rsidRPr="00521A52">
              <w:t>3.2.4.</w:t>
            </w:r>
            <w:r w:rsidRPr="00521A52">
              <w:tab/>
              <w:t>Финал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произведения.</w:t>
            </w:r>
          </w:p>
        </w:tc>
        <w:tc>
          <w:tcPr>
            <w:tcW w:w="1733" w:type="dxa"/>
          </w:tcPr>
          <w:p w:rsidR="00310EA9" w:rsidRDefault="00310EA9">
            <w:r w:rsidRPr="00692B8E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наблюдение,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конкурсчтецов.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23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22.11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Творческаямастерская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889"/>
              </w:tabs>
              <w:ind w:left="112" w:right="90"/>
            </w:pPr>
            <w:r w:rsidRPr="00521A52">
              <w:t>3.2.5.</w:t>
            </w:r>
            <w:r w:rsidRPr="00521A52">
              <w:tab/>
            </w:r>
            <w:r w:rsidRPr="00A747A1">
              <w:rPr>
                <w:spacing w:val="-1"/>
              </w:rPr>
              <w:t>Инсценировка</w:t>
            </w:r>
            <w:r w:rsidRPr="00521A52">
              <w:t>произведения</w:t>
            </w:r>
          </w:p>
        </w:tc>
        <w:tc>
          <w:tcPr>
            <w:tcW w:w="1733" w:type="dxa"/>
          </w:tcPr>
          <w:p w:rsidR="00310EA9" w:rsidRDefault="00310EA9">
            <w:r w:rsidRPr="00692B8E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918"/>
            </w:pPr>
            <w:r w:rsidRPr="00521A52">
              <w:t>Выполнение</w:t>
            </w:r>
            <w:r w:rsidRPr="00A747A1">
              <w:rPr>
                <w:spacing w:val="-1"/>
              </w:rPr>
              <w:t>контрольных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заданий</w:t>
            </w:r>
          </w:p>
        </w:tc>
      </w:tr>
      <w:tr w:rsidR="00310EA9" w:rsidRPr="00521A52">
        <w:trPr>
          <w:trHeight w:val="275"/>
        </w:trPr>
        <w:tc>
          <w:tcPr>
            <w:tcW w:w="14784" w:type="dxa"/>
            <w:gridSpan w:val="11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6094"/>
              <w:rPr>
                <w:b/>
                <w:bCs/>
              </w:rPr>
            </w:pPr>
            <w:r w:rsidRPr="00A747A1">
              <w:rPr>
                <w:b/>
                <w:bCs/>
              </w:rPr>
              <w:t>4.Ритмопластика.(24ч)</w:t>
            </w:r>
          </w:p>
        </w:tc>
      </w:tr>
      <w:tr w:rsidR="00310EA9" w:rsidRPr="00521A52">
        <w:trPr>
          <w:trHeight w:val="55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24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23.11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1"/>
            </w:pPr>
            <w:r w:rsidRPr="00521A52">
              <w:t>Ритмопластический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1"/>
            </w:pPr>
            <w:r w:rsidRPr="00521A52">
              <w:t>тренинг.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918"/>
              </w:tabs>
              <w:spacing w:line="270" w:lineRule="exact"/>
              <w:ind w:left="112"/>
            </w:pPr>
            <w:r w:rsidRPr="00521A52">
              <w:t>4.1.</w:t>
            </w:r>
            <w:r w:rsidRPr="00521A52">
              <w:tab/>
              <w:t>Пластический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тренинг.</w:t>
            </w:r>
          </w:p>
        </w:tc>
        <w:tc>
          <w:tcPr>
            <w:tcW w:w="1733" w:type="dxa"/>
          </w:tcPr>
          <w:p w:rsidR="00310EA9" w:rsidRDefault="00310EA9">
            <w:r w:rsidRPr="00EE6B9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2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упражнения.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25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29.11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917"/>
              </w:tabs>
              <w:ind w:left="111" w:right="92"/>
            </w:pPr>
            <w:r>
              <w:t xml:space="preserve">Упражнения, </w:t>
            </w:r>
            <w:r w:rsidRPr="00A747A1">
              <w:rPr>
                <w:spacing w:val="-2"/>
              </w:rPr>
              <w:t>Игровой</w:t>
            </w:r>
            <w:r w:rsidRPr="00521A52">
              <w:t>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885"/>
                <w:tab w:val="left" w:pos="1681"/>
                <w:tab w:val="left" w:pos="2043"/>
              </w:tabs>
              <w:ind w:left="112" w:right="90"/>
            </w:pPr>
            <w:r w:rsidRPr="00521A52">
              <w:t>4.1.1.</w:t>
            </w:r>
            <w:r w:rsidRPr="00521A52">
              <w:tab/>
              <w:t>Этюд</w:t>
            </w:r>
            <w:r w:rsidRPr="00521A52">
              <w:tab/>
              <w:t>и</w:t>
            </w:r>
            <w:r w:rsidRPr="00521A52">
              <w:tab/>
            </w:r>
            <w:r w:rsidRPr="00A747A1">
              <w:rPr>
                <w:spacing w:val="-2"/>
              </w:rPr>
              <w:t>его</w:t>
            </w:r>
            <w:r w:rsidRPr="00521A52">
              <w:t>виды.</w:t>
            </w:r>
          </w:p>
        </w:tc>
        <w:tc>
          <w:tcPr>
            <w:tcW w:w="1733" w:type="dxa"/>
          </w:tcPr>
          <w:p w:rsidR="00310EA9" w:rsidRDefault="00310EA9">
            <w:r w:rsidRPr="00EE6B9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Викторина«Понятие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231"/>
                <w:tab w:val="left" w:pos="1970"/>
              </w:tabs>
              <w:spacing w:line="270" w:lineRule="atLeast"/>
              <w:ind w:left="112" w:right="91"/>
            </w:pPr>
            <w:r>
              <w:t xml:space="preserve">этюд и </w:t>
            </w:r>
            <w:r w:rsidRPr="00A747A1">
              <w:rPr>
                <w:spacing w:val="-2"/>
              </w:rPr>
              <w:t>его</w:t>
            </w:r>
            <w:r w:rsidRPr="00521A52">
              <w:t>компоненты»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26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30.11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917"/>
              </w:tabs>
              <w:ind w:left="111" w:right="92"/>
            </w:pPr>
            <w:r>
              <w:t xml:space="preserve">Упражнения, </w:t>
            </w:r>
            <w:r w:rsidRPr="00A747A1">
              <w:rPr>
                <w:spacing w:val="-2"/>
              </w:rPr>
              <w:t>Игровой</w:t>
            </w:r>
            <w:r w:rsidRPr="00521A52">
              <w:t>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29"/>
                <w:tab w:val="left" w:pos="2132"/>
              </w:tabs>
              <w:ind w:left="112" w:right="89"/>
            </w:pPr>
            <w:r w:rsidRPr="00521A52">
              <w:t>4.1.2.</w:t>
            </w:r>
            <w:r w:rsidRPr="00521A52">
              <w:tab/>
              <w:t>Этюды</w:t>
            </w:r>
            <w:r w:rsidRPr="00521A52">
              <w:tab/>
            </w:r>
            <w:r w:rsidRPr="00A747A1">
              <w:rPr>
                <w:spacing w:val="-2"/>
              </w:rPr>
              <w:t>на</w:t>
            </w:r>
            <w:r w:rsidRPr="00521A52">
              <w:t>бессловесное</w:t>
            </w:r>
          </w:p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действие:</w:t>
            </w:r>
          </w:p>
        </w:tc>
        <w:tc>
          <w:tcPr>
            <w:tcW w:w="1733" w:type="dxa"/>
          </w:tcPr>
          <w:p w:rsidR="00310EA9" w:rsidRDefault="00310EA9">
            <w:r w:rsidRPr="00EE6B9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ind w:left="112" w:right="90"/>
            </w:pPr>
            <w:r>
              <w:t xml:space="preserve">Контроль </w:t>
            </w:r>
            <w:r w:rsidRPr="00A747A1">
              <w:rPr>
                <w:spacing w:val="-2"/>
              </w:rPr>
              <w:t>за</w:t>
            </w:r>
            <w:r w:rsidRPr="00521A52">
              <w:t>выполнениемэтюда</w:t>
            </w:r>
          </w:p>
          <w:p w:rsidR="00310EA9" w:rsidRPr="00521A52" w:rsidRDefault="00310EA9" w:rsidP="00A747A1">
            <w:pPr>
              <w:pStyle w:val="TableParagraph"/>
              <w:tabs>
                <w:tab w:val="left" w:pos="929"/>
              </w:tabs>
              <w:spacing w:line="270" w:lineRule="atLeast"/>
              <w:ind w:left="112" w:right="94"/>
            </w:pPr>
            <w:r>
              <w:t xml:space="preserve">на </w:t>
            </w:r>
            <w:r w:rsidRPr="00A747A1">
              <w:rPr>
                <w:spacing w:val="-1"/>
              </w:rPr>
              <w:t>бессловесное</w:t>
            </w:r>
            <w:r w:rsidRPr="00521A52">
              <w:t>действие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07"/>
            </w:pPr>
            <w:r w:rsidRPr="00521A52">
              <w:t>27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06.12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917"/>
              </w:tabs>
              <w:ind w:left="111" w:right="92"/>
            </w:pPr>
            <w:r>
              <w:t xml:space="preserve">Упражнения, </w:t>
            </w:r>
            <w:r w:rsidRPr="00A747A1">
              <w:rPr>
                <w:spacing w:val="-2"/>
              </w:rPr>
              <w:t>Игровой</w:t>
            </w:r>
            <w:r w:rsidRPr="00521A52">
              <w:t>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29"/>
                <w:tab w:val="left" w:pos="2132"/>
              </w:tabs>
              <w:ind w:left="112" w:right="89"/>
            </w:pPr>
            <w:r w:rsidRPr="00521A52">
              <w:t>4.1.3.</w:t>
            </w:r>
            <w:r w:rsidRPr="00521A52">
              <w:tab/>
              <w:t>Этюды</w:t>
            </w:r>
            <w:r w:rsidRPr="00521A52">
              <w:tab/>
            </w:r>
            <w:r w:rsidRPr="00A747A1">
              <w:rPr>
                <w:spacing w:val="-2"/>
              </w:rPr>
              <w:t>на</w:t>
            </w:r>
            <w:r w:rsidRPr="00521A52">
              <w:t>словесноедействие:</w:t>
            </w:r>
          </w:p>
        </w:tc>
        <w:tc>
          <w:tcPr>
            <w:tcW w:w="1733" w:type="dxa"/>
          </w:tcPr>
          <w:p w:rsidR="00310EA9" w:rsidRDefault="00310EA9">
            <w:r w:rsidRPr="00EE6B9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12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ind w:left="112" w:right="90"/>
            </w:pPr>
            <w:r w:rsidRPr="00521A52">
              <w:t>на</w:t>
            </w:r>
            <w:r>
              <w:t xml:space="preserve">блюдение </w:t>
            </w:r>
            <w:r w:rsidRPr="00A747A1">
              <w:rPr>
                <w:spacing w:val="-2"/>
              </w:rPr>
              <w:t>за</w:t>
            </w:r>
            <w:r w:rsidRPr="00521A52">
              <w:t>творческой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деятельности</w:t>
            </w:r>
          </w:p>
        </w:tc>
      </w:tr>
      <w:tr w:rsidR="00310EA9" w:rsidRPr="00521A52">
        <w:trPr>
          <w:trHeight w:val="1379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28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07.12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918"/>
              </w:tabs>
              <w:ind w:left="111" w:right="91"/>
            </w:pPr>
            <w:r>
              <w:t xml:space="preserve">Упражнения, </w:t>
            </w:r>
            <w:r w:rsidRPr="00A747A1">
              <w:rPr>
                <w:spacing w:val="-2"/>
              </w:rPr>
              <w:t>Игровой</w:t>
            </w:r>
            <w:r w:rsidRPr="00521A52">
              <w:t>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29"/>
                <w:tab w:val="left" w:pos="2132"/>
              </w:tabs>
              <w:ind w:left="112" w:right="89"/>
            </w:pPr>
            <w:r w:rsidRPr="00521A52">
              <w:t>4.1.4.</w:t>
            </w:r>
            <w:r w:rsidRPr="00521A52">
              <w:tab/>
              <w:t>Этюды</w:t>
            </w:r>
            <w:r w:rsidRPr="00521A52">
              <w:tab/>
            </w:r>
            <w:r w:rsidRPr="00A747A1">
              <w:rPr>
                <w:spacing w:val="-2"/>
              </w:rPr>
              <w:t>на</w:t>
            </w:r>
            <w:r w:rsidRPr="00521A52">
              <w:t>заданнуютему</w:t>
            </w:r>
          </w:p>
        </w:tc>
        <w:tc>
          <w:tcPr>
            <w:tcW w:w="1733" w:type="dxa"/>
          </w:tcPr>
          <w:p w:rsidR="00310EA9" w:rsidRDefault="00310EA9">
            <w:r w:rsidRPr="004C528C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1390"/>
                <w:tab w:val="left" w:pos="2093"/>
                <w:tab w:val="left" w:pos="2165"/>
              </w:tabs>
              <w:ind w:left="112" w:right="90"/>
              <w:jc w:val="both"/>
            </w:pPr>
            <w:r>
              <w:t>Контроль</w:t>
            </w:r>
            <w:r>
              <w:tab/>
            </w:r>
            <w:r w:rsidRPr="00A747A1">
              <w:rPr>
                <w:spacing w:val="-2"/>
              </w:rPr>
              <w:t>за</w:t>
            </w:r>
            <w:r w:rsidRPr="00521A52">
              <w:t>выполнениемэтюда</w:t>
            </w:r>
            <w:r>
              <w:t xml:space="preserve">на </w:t>
            </w:r>
            <w:r w:rsidRPr="00A747A1">
              <w:rPr>
                <w:spacing w:val="-1"/>
              </w:rPr>
              <w:t>развитие</w:t>
            </w:r>
            <w:r>
              <w:t>фантазии</w:t>
            </w:r>
            <w:r>
              <w:tab/>
            </w:r>
            <w:r>
              <w:tab/>
            </w:r>
            <w:r w:rsidRPr="00A747A1">
              <w:rPr>
                <w:spacing w:val="-3"/>
              </w:rPr>
              <w:t>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воображения</w:t>
            </w:r>
          </w:p>
        </w:tc>
      </w:tr>
      <w:tr w:rsidR="00310EA9" w:rsidRPr="00521A52">
        <w:trPr>
          <w:trHeight w:val="110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29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13.12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917"/>
              </w:tabs>
              <w:ind w:left="111" w:right="92"/>
            </w:pPr>
            <w:r>
              <w:t xml:space="preserve">Упражнения, </w:t>
            </w:r>
            <w:r w:rsidRPr="00A747A1">
              <w:rPr>
                <w:spacing w:val="-2"/>
              </w:rPr>
              <w:t>Игровой</w:t>
            </w:r>
            <w:r w:rsidRPr="00521A52">
              <w:t>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4.1.5.Парныеэтюды</w:t>
            </w:r>
          </w:p>
        </w:tc>
        <w:tc>
          <w:tcPr>
            <w:tcW w:w="1733" w:type="dxa"/>
          </w:tcPr>
          <w:p w:rsidR="00310EA9" w:rsidRDefault="00310EA9">
            <w:r w:rsidRPr="004C528C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ind w:left="112" w:right="90"/>
            </w:pPr>
            <w:r>
              <w:t xml:space="preserve">Контроль </w:t>
            </w:r>
            <w:r w:rsidRPr="00A747A1">
              <w:rPr>
                <w:spacing w:val="-2"/>
              </w:rPr>
              <w:t>за</w:t>
            </w:r>
            <w:r w:rsidRPr="00521A52">
              <w:t>выполнением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088"/>
              </w:tabs>
              <w:spacing w:line="270" w:lineRule="atLeast"/>
              <w:ind w:left="112" w:right="92"/>
            </w:pPr>
            <w:r w:rsidRPr="00521A52">
              <w:t>этюдов</w:t>
            </w:r>
            <w:r w:rsidRPr="00521A52">
              <w:tab/>
            </w:r>
            <w:r w:rsidRPr="00A747A1">
              <w:rPr>
                <w:spacing w:val="-1"/>
              </w:rPr>
              <w:t>«Домашние</w:t>
            </w:r>
            <w:r w:rsidRPr="00521A52">
              <w:t>животные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30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14.12</w:t>
            </w:r>
          </w:p>
        </w:tc>
        <w:tc>
          <w:tcPr>
            <w:tcW w:w="2892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918"/>
              </w:tabs>
              <w:ind w:left="112" w:right="92"/>
            </w:pPr>
            <w:r w:rsidRPr="00521A52">
              <w:t>4.2.</w:t>
            </w:r>
            <w:r w:rsidRPr="00521A52">
              <w:tab/>
            </w:r>
            <w:r w:rsidRPr="00A747A1">
              <w:rPr>
                <w:spacing w:val="-1"/>
              </w:rPr>
              <w:t>Пластический</w:t>
            </w:r>
            <w:r w:rsidRPr="00521A52">
              <w:t>образ персонажа.</w:t>
            </w:r>
          </w:p>
        </w:tc>
        <w:tc>
          <w:tcPr>
            <w:tcW w:w="1733" w:type="dxa"/>
          </w:tcPr>
          <w:p w:rsidR="00310EA9" w:rsidRDefault="00310EA9">
            <w:r w:rsidRPr="001B0183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творческиезадания-пластические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импровизации.</w:t>
            </w:r>
          </w:p>
        </w:tc>
      </w:tr>
      <w:tr w:rsidR="00310EA9" w:rsidRPr="00521A52">
        <w:trPr>
          <w:trHeight w:val="27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07"/>
            </w:pPr>
            <w:r w:rsidRPr="00521A52">
              <w:t>31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20.12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1"/>
            </w:pPr>
            <w:r w:rsidRPr="00521A52">
              <w:t>Просмотрвидеофильма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4.2.1.</w:t>
            </w:r>
            <w:r w:rsidRPr="00521A52">
              <w:tab/>
              <w:t>Возраст особенности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554"/>
              </w:tabs>
              <w:spacing w:line="258" w:lineRule="exact"/>
              <w:ind w:left="112"/>
            </w:pPr>
            <w:r w:rsidRPr="00521A52">
              <w:t>персонажа</w:t>
            </w:r>
          </w:p>
        </w:tc>
        <w:tc>
          <w:tcPr>
            <w:tcW w:w="1733" w:type="dxa"/>
          </w:tcPr>
          <w:p w:rsidR="00310EA9" w:rsidRDefault="00310EA9">
            <w:r w:rsidRPr="001B0183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Конкурсэтюдовна изображение</w:t>
            </w:r>
          </w:p>
          <w:p w:rsidR="00310EA9" w:rsidRPr="00521A52" w:rsidRDefault="00310EA9" w:rsidP="00A747A1">
            <w:pPr>
              <w:pStyle w:val="TableParagraph"/>
              <w:spacing w:line="258" w:lineRule="exact"/>
              <w:ind w:left="112"/>
            </w:pPr>
            <w:r w:rsidRPr="00521A52">
              <w:t>сказочныхэтюдов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32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21.12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ind w:left="111" w:right="493"/>
            </w:pPr>
            <w:r w:rsidRPr="00A747A1">
              <w:rPr>
                <w:spacing w:val="-1"/>
              </w:rPr>
              <w:t>Аудиопрослушивание</w:t>
            </w:r>
            <w:r w:rsidRPr="00521A52">
              <w:t>сказок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14"/>
              </w:tabs>
              <w:ind w:left="112" w:right="93"/>
            </w:pPr>
            <w:r w:rsidRPr="00521A52">
              <w:t>4.2.2.</w:t>
            </w:r>
            <w:r w:rsidRPr="00521A52">
              <w:tab/>
            </w:r>
            <w:r w:rsidRPr="00A747A1">
              <w:rPr>
                <w:spacing w:val="-1"/>
              </w:rPr>
              <w:t>Характерные</w:t>
            </w:r>
            <w:r w:rsidRPr="00521A52">
              <w:t>особенностиперсонажа</w:t>
            </w:r>
          </w:p>
        </w:tc>
        <w:tc>
          <w:tcPr>
            <w:tcW w:w="1733" w:type="dxa"/>
          </w:tcPr>
          <w:p w:rsidR="00310EA9" w:rsidRDefault="00310EA9">
            <w:r w:rsidRPr="008819A9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ind w:left="112" w:right="90"/>
            </w:pPr>
            <w:r>
              <w:t xml:space="preserve">Контроль </w:t>
            </w:r>
            <w:r w:rsidRPr="00A747A1">
              <w:rPr>
                <w:spacing w:val="-2"/>
              </w:rPr>
              <w:t>за</w:t>
            </w:r>
            <w:r w:rsidRPr="00521A52">
              <w:t>выполнением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088"/>
              </w:tabs>
              <w:spacing w:line="270" w:lineRule="atLeast"/>
              <w:ind w:left="112" w:right="92"/>
            </w:pPr>
            <w:r w:rsidRPr="00521A52">
              <w:t>этюдов</w:t>
            </w:r>
            <w:r w:rsidRPr="00521A52">
              <w:tab/>
            </w:r>
            <w:r w:rsidRPr="00A747A1">
              <w:rPr>
                <w:spacing w:val="-1"/>
              </w:rPr>
              <w:t>«Домашние</w:t>
            </w:r>
            <w:r w:rsidRPr="00521A52">
              <w:t>животные»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07"/>
            </w:pPr>
            <w:r w:rsidRPr="00521A52">
              <w:t>33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27.12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962"/>
              </w:tabs>
              <w:ind w:left="111" w:right="91"/>
            </w:pPr>
            <w:r>
              <w:t xml:space="preserve">Упражнения, </w:t>
            </w:r>
            <w:r w:rsidRPr="00A747A1">
              <w:rPr>
                <w:spacing w:val="-1"/>
              </w:rPr>
              <w:t>игровой</w:t>
            </w:r>
            <w:r w:rsidRPr="00521A52">
              <w:t>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173"/>
                <w:tab w:val="left" w:pos="2259"/>
              </w:tabs>
              <w:ind w:left="112" w:right="91"/>
            </w:pPr>
            <w:r w:rsidRPr="00521A52">
              <w:t>4.2.3.</w:t>
            </w:r>
            <w:r w:rsidRPr="00521A52">
              <w:tab/>
              <w:t>Этюд</w:t>
            </w:r>
            <w:r w:rsidRPr="00521A52">
              <w:tab/>
            </w:r>
            <w:r w:rsidRPr="00A747A1">
              <w:rPr>
                <w:spacing w:val="-4"/>
              </w:rPr>
              <w:t>с</w:t>
            </w:r>
            <w:r w:rsidRPr="00521A52">
              <w:t>незримым</w:t>
            </w:r>
          </w:p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предметом.</w:t>
            </w:r>
          </w:p>
        </w:tc>
        <w:tc>
          <w:tcPr>
            <w:tcW w:w="1733" w:type="dxa"/>
          </w:tcPr>
          <w:p w:rsidR="00310EA9" w:rsidRDefault="00310EA9">
            <w:r w:rsidRPr="008819A9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918"/>
            </w:pPr>
            <w:r w:rsidRPr="00521A52">
              <w:t>Контрольноеисполнениезаданного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репертуара</w:t>
            </w:r>
          </w:p>
        </w:tc>
      </w:tr>
      <w:tr w:rsidR="00310EA9" w:rsidRPr="00521A52">
        <w:trPr>
          <w:trHeight w:val="110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34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28.12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Импровизация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4.2.4.Этюды:</w:t>
            </w:r>
          </w:p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«Превращение»</w:t>
            </w:r>
          </w:p>
        </w:tc>
        <w:tc>
          <w:tcPr>
            <w:tcW w:w="1733" w:type="dxa"/>
          </w:tcPr>
          <w:p w:rsidR="00310EA9" w:rsidRDefault="00310EA9">
            <w:r w:rsidRPr="008819A9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1249"/>
              </w:tabs>
              <w:ind w:left="112" w:right="91"/>
            </w:pPr>
            <w:r w:rsidRPr="00521A52">
              <w:t>Анализинсценировкиэтюда</w:t>
            </w:r>
            <w:r>
              <w:t xml:space="preserve">с </w:t>
            </w:r>
            <w:r w:rsidRPr="00A747A1">
              <w:rPr>
                <w:spacing w:val="-1"/>
              </w:rPr>
              <w:t>незримым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предметом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35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03.01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962"/>
              </w:tabs>
              <w:ind w:left="111" w:right="91"/>
            </w:pPr>
            <w:r>
              <w:t xml:space="preserve">Упражнения, </w:t>
            </w:r>
            <w:r w:rsidRPr="00A747A1">
              <w:rPr>
                <w:spacing w:val="-1"/>
              </w:rPr>
              <w:t>игровой</w:t>
            </w:r>
            <w:r w:rsidRPr="00521A52">
              <w:t>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29"/>
                <w:tab w:val="left" w:pos="2132"/>
              </w:tabs>
              <w:ind w:left="112" w:right="89"/>
            </w:pPr>
            <w:r w:rsidRPr="00521A52">
              <w:t>4.2.5.</w:t>
            </w:r>
            <w:r w:rsidRPr="00521A52">
              <w:tab/>
              <w:t>Этюды</w:t>
            </w:r>
            <w:r w:rsidRPr="00521A52">
              <w:tab/>
            </w:r>
            <w:r w:rsidRPr="00A747A1">
              <w:rPr>
                <w:spacing w:val="-2"/>
              </w:rPr>
              <w:t>на</w:t>
            </w:r>
            <w:r w:rsidRPr="00521A52">
              <w:t>заданную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музыкальнуютему.</w:t>
            </w:r>
          </w:p>
        </w:tc>
        <w:tc>
          <w:tcPr>
            <w:tcW w:w="1733" w:type="dxa"/>
          </w:tcPr>
          <w:p w:rsidR="00310EA9" w:rsidRDefault="00310EA9">
            <w:r w:rsidRPr="008819A9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849"/>
            </w:pPr>
            <w:r w:rsidRPr="00521A52">
              <w:t>Выполнениеконтрольного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задания</w:t>
            </w:r>
          </w:p>
        </w:tc>
      </w:tr>
      <w:tr w:rsidR="00310EA9" w:rsidRPr="00521A52">
        <w:trPr>
          <w:trHeight w:val="278"/>
        </w:trPr>
        <w:tc>
          <w:tcPr>
            <w:tcW w:w="14784" w:type="dxa"/>
            <w:gridSpan w:val="11"/>
          </w:tcPr>
          <w:p w:rsidR="00310EA9" w:rsidRPr="00A747A1" w:rsidRDefault="00310EA9" w:rsidP="00A747A1">
            <w:pPr>
              <w:pStyle w:val="TableParagraph"/>
              <w:spacing w:line="258" w:lineRule="exact"/>
              <w:ind w:left="5734"/>
              <w:rPr>
                <w:b/>
                <w:bCs/>
              </w:rPr>
            </w:pPr>
            <w:r w:rsidRPr="00A747A1">
              <w:rPr>
                <w:b/>
                <w:bCs/>
              </w:rPr>
              <w:t>5.Актерскоемастерство.(38ч)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36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04.01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Актерскийтренинг.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42"/>
              </w:tabs>
              <w:ind w:left="112" w:right="91"/>
            </w:pPr>
            <w:r w:rsidRPr="00521A52">
              <w:t>5.1.</w:t>
            </w:r>
            <w:r w:rsidRPr="00521A52">
              <w:tab/>
            </w:r>
            <w:r w:rsidRPr="00A747A1">
              <w:rPr>
                <w:spacing w:val="-1"/>
              </w:rPr>
              <w:t>Организация</w:t>
            </w:r>
            <w:r w:rsidRPr="00521A52">
              <w:t>внимания,</w:t>
            </w:r>
          </w:p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воображения,памяти.</w:t>
            </w:r>
          </w:p>
        </w:tc>
        <w:tc>
          <w:tcPr>
            <w:tcW w:w="1733" w:type="dxa"/>
          </w:tcPr>
          <w:p w:rsidR="00310EA9" w:rsidRDefault="00310EA9">
            <w:r w:rsidRPr="003E276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902"/>
            </w:pPr>
            <w:r w:rsidRPr="00521A52">
              <w:t>Наблюдение,контрольные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1023"/>
            </w:pPr>
            <w:r w:rsidRPr="00A747A1">
              <w:rPr>
                <w:spacing w:val="-1"/>
              </w:rPr>
              <w:t>упражнения</w:t>
            </w:r>
            <w:r w:rsidRPr="00521A52">
              <w:t>тренинга.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37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10.01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Рассказ,упражнения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738"/>
              </w:tabs>
              <w:ind w:left="112" w:right="92"/>
              <w:jc w:val="both"/>
            </w:pPr>
            <w:r w:rsidRPr="00521A52">
              <w:t>5.1.1.</w:t>
            </w:r>
            <w:r w:rsidRPr="00521A52">
              <w:tab/>
            </w:r>
            <w:r w:rsidRPr="00A747A1">
              <w:rPr>
                <w:spacing w:val="-1"/>
              </w:rPr>
              <w:t>Круги</w:t>
            </w:r>
            <w:r w:rsidRPr="00521A52">
              <w:t>внимания–малый,средний,большой.</w:t>
            </w:r>
          </w:p>
        </w:tc>
        <w:tc>
          <w:tcPr>
            <w:tcW w:w="1733" w:type="dxa"/>
          </w:tcPr>
          <w:p w:rsidR="00310EA9" w:rsidRDefault="00310EA9">
            <w:r w:rsidRPr="003E276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ind w:left="112" w:right="90"/>
            </w:pPr>
            <w:r>
              <w:t xml:space="preserve">Контроль </w:t>
            </w:r>
            <w:r w:rsidRPr="00A747A1">
              <w:rPr>
                <w:spacing w:val="-2"/>
              </w:rPr>
              <w:t>за</w:t>
            </w:r>
            <w:r w:rsidRPr="00521A52">
              <w:t>выполнением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057"/>
              </w:tabs>
              <w:spacing w:line="270" w:lineRule="atLeast"/>
              <w:ind w:left="112" w:right="92"/>
            </w:pPr>
            <w:r>
              <w:t xml:space="preserve">упражнения </w:t>
            </w:r>
            <w:r w:rsidRPr="00A747A1">
              <w:rPr>
                <w:spacing w:val="-2"/>
              </w:rPr>
              <w:t>на</w:t>
            </w:r>
            <w:r w:rsidRPr="00521A52">
              <w:t>внимание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07"/>
            </w:pPr>
            <w:r w:rsidRPr="00521A52">
              <w:t>38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11.01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11"/>
            </w:pPr>
            <w:r w:rsidRPr="00521A52">
              <w:t>Рассказ,упражнения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605"/>
              </w:tabs>
              <w:spacing w:line="267" w:lineRule="exact"/>
              <w:ind w:left="112"/>
            </w:pPr>
            <w:r w:rsidRPr="00521A52">
              <w:t>5.1.1.</w:t>
            </w:r>
            <w:r w:rsidRPr="00521A52">
              <w:tab/>
              <w:t>Снятие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мышечногозажима.</w:t>
            </w:r>
          </w:p>
        </w:tc>
        <w:tc>
          <w:tcPr>
            <w:tcW w:w="1733" w:type="dxa"/>
          </w:tcPr>
          <w:p w:rsidR="00310EA9" w:rsidRDefault="00310EA9">
            <w:r w:rsidRPr="003E276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12"/>
            </w:pPr>
            <w:r w:rsidRPr="00521A52">
              <w:t>Творческоезадание</w:t>
            </w:r>
          </w:p>
        </w:tc>
      </w:tr>
      <w:tr w:rsidR="00310EA9" w:rsidRPr="00521A52">
        <w:trPr>
          <w:trHeight w:val="828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39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17.01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Рассказ,упражнения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07"/>
                <w:tab w:val="left" w:pos="2231"/>
              </w:tabs>
              <w:ind w:left="112" w:right="95"/>
            </w:pPr>
            <w:r w:rsidRPr="00521A52">
              <w:t>5.1.1.</w:t>
            </w:r>
            <w:r w:rsidRPr="00521A52">
              <w:tab/>
              <w:t>Мимика</w:t>
            </w:r>
            <w:r w:rsidRPr="00521A52">
              <w:tab/>
            </w:r>
            <w:r w:rsidRPr="00A747A1">
              <w:rPr>
                <w:spacing w:val="-2"/>
              </w:rPr>
              <w:t>и</w:t>
            </w:r>
            <w:r w:rsidRPr="00521A52">
              <w:t>жесты.</w:t>
            </w:r>
          </w:p>
        </w:tc>
        <w:tc>
          <w:tcPr>
            <w:tcW w:w="1733" w:type="dxa"/>
          </w:tcPr>
          <w:p w:rsidR="00310EA9" w:rsidRDefault="00310EA9">
            <w:r w:rsidRPr="00DC22A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70" w:lineRule="atLeast"/>
              <w:ind w:left="112" w:right="864"/>
            </w:pPr>
            <w:r w:rsidRPr="00521A52">
              <w:t>Творческоезадание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40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18.01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Рассказ,упражнения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ind w:left="112" w:right="91"/>
            </w:pPr>
            <w:r w:rsidRPr="00521A52">
              <w:t>5.1.1.Импровизациявработеактера.</w:t>
            </w:r>
          </w:p>
        </w:tc>
        <w:tc>
          <w:tcPr>
            <w:tcW w:w="1733" w:type="dxa"/>
          </w:tcPr>
          <w:p w:rsidR="00310EA9" w:rsidRDefault="00310EA9">
            <w:r w:rsidRPr="00DC22A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849"/>
            </w:pPr>
            <w:r w:rsidRPr="00521A52">
              <w:t>Выполнениеконтрольного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задания</w:t>
            </w:r>
          </w:p>
        </w:tc>
      </w:tr>
      <w:tr w:rsidR="00310EA9" w:rsidRPr="00521A52">
        <w:trPr>
          <w:trHeight w:val="278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07"/>
            </w:pPr>
            <w:r w:rsidRPr="00521A52">
              <w:t>41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24.01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1"/>
            </w:pPr>
            <w:r w:rsidRPr="00521A52">
              <w:t>Беседа,этюды.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38"/>
              </w:tabs>
              <w:spacing w:line="258" w:lineRule="exact"/>
              <w:ind w:left="112"/>
            </w:pPr>
            <w:r w:rsidRPr="00521A52">
              <w:t>5.2.</w:t>
            </w:r>
            <w:r w:rsidRPr="00521A52">
              <w:tab/>
              <w:t>Сценическое действие.</w:t>
            </w:r>
          </w:p>
        </w:tc>
        <w:tc>
          <w:tcPr>
            <w:tcW w:w="1733" w:type="dxa"/>
          </w:tcPr>
          <w:p w:rsidR="00310EA9" w:rsidRDefault="00310EA9">
            <w:r w:rsidRPr="00DC22A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2"/>
            </w:pPr>
            <w:r w:rsidRPr="00521A52">
              <w:t>Этюд,миниатюра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42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25.01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Общеразвивающиеигры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155"/>
                <w:tab w:val="left" w:pos="2235"/>
              </w:tabs>
              <w:spacing w:line="268" w:lineRule="exact"/>
              <w:ind w:left="112"/>
            </w:pPr>
            <w:r w:rsidRPr="00521A52">
              <w:t>5.2.1.</w:t>
            </w:r>
            <w:r w:rsidRPr="00521A52">
              <w:tab/>
              <w:t>Шаги</w:t>
            </w:r>
            <w:r w:rsidRPr="00521A52">
              <w:tab/>
              <w:t>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поклоны</w:t>
            </w:r>
          </w:p>
        </w:tc>
        <w:tc>
          <w:tcPr>
            <w:tcW w:w="1733" w:type="dxa"/>
          </w:tcPr>
          <w:p w:rsidR="00310EA9" w:rsidRDefault="00310EA9">
            <w:r w:rsidRPr="00534BC5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наблюдение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43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31.01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Театральныеигры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5.2.2.Упражненияна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фиксациюточки.</w:t>
            </w:r>
          </w:p>
        </w:tc>
        <w:tc>
          <w:tcPr>
            <w:tcW w:w="1733" w:type="dxa"/>
          </w:tcPr>
          <w:p w:rsidR="00310EA9" w:rsidRDefault="00310EA9">
            <w:r w:rsidRPr="00534BC5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Творческоезадание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44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01.02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Этюд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5.2.3.Легатированное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движение.</w:t>
            </w:r>
          </w:p>
        </w:tc>
        <w:tc>
          <w:tcPr>
            <w:tcW w:w="1733" w:type="dxa"/>
          </w:tcPr>
          <w:p w:rsidR="00310EA9" w:rsidRDefault="00310EA9">
            <w:r w:rsidRPr="00534BC5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наблюдение</w:t>
            </w:r>
          </w:p>
        </w:tc>
      </w:tr>
      <w:tr w:rsidR="00310EA9" w:rsidRPr="00521A52">
        <w:trPr>
          <w:trHeight w:val="27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07"/>
            </w:pPr>
            <w:r w:rsidRPr="00521A52">
              <w:t>45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07.02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1"/>
            </w:pPr>
            <w:r w:rsidRPr="00521A52">
              <w:t>Практическоезадание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2"/>
            </w:pPr>
            <w:r w:rsidRPr="00521A52">
              <w:t>5.2.4.Переднийплан.</w:t>
            </w:r>
          </w:p>
        </w:tc>
        <w:tc>
          <w:tcPr>
            <w:tcW w:w="1733" w:type="dxa"/>
          </w:tcPr>
          <w:p w:rsidR="00310EA9" w:rsidRDefault="00310EA9">
            <w:r w:rsidRPr="00534BC5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2"/>
            </w:pPr>
            <w:r w:rsidRPr="00521A52">
              <w:t>Творческоезадание</w:t>
            </w:r>
          </w:p>
        </w:tc>
      </w:tr>
      <w:tr w:rsidR="00310EA9" w:rsidRPr="00521A52">
        <w:trPr>
          <w:trHeight w:val="275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46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08.02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1"/>
            </w:pPr>
            <w:r w:rsidRPr="00521A52">
              <w:t>Этюд,упражнения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5.2.5.Заднийплан.</w:t>
            </w:r>
          </w:p>
        </w:tc>
        <w:tc>
          <w:tcPr>
            <w:tcW w:w="1733" w:type="dxa"/>
          </w:tcPr>
          <w:p w:rsidR="00310EA9" w:rsidRDefault="00310EA9">
            <w:r w:rsidRPr="00534BC5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Творческоезадание</w:t>
            </w:r>
          </w:p>
        </w:tc>
      </w:tr>
      <w:tr w:rsidR="00310EA9" w:rsidRPr="00521A52">
        <w:trPr>
          <w:trHeight w:val="552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47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14.02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Творческаямастерская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198"/>
              </w:tabs>
              <w:spacing w:line="268" w:lineRule="exact"/>
              <w:ind w:left="112"/>
            </w:pPr>
            <w:r w:rsidRPr="00521A52">
              <w:t>5.3.</w:t>
            </w:r>
            <w:r w:rsidRPr="00521A52">
              <w:tab/>
              <w:t>Творческая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мастерская.</w:t>
            </w:r>
          </w:p>
        </w:tc>
        <w:tc>
          <w:tcPr>
            <w:tcW w:w="1733" w:type="dxa"/>
          </w:tcPr>
          <w:p w:rsidR="00310EA9" w:rsidRDefault="00310EA9">
            <w:r w:rsidRPr="00534BC5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Театрализованное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представление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48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15.02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Творческаямастерская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886"/>
              </w:tabs>
              <w:spacing w:line="268" w:lineRule="exact"/>
              <w:ind w:left="112"/>
            </w:pPr>
            <w:r w:rsidRPr="00521A52">
              <w:t>5.3.1.</w:t>
            </w:r>
            <w:r w:rsidRPr="00521A52">
              <w:tab/>
              <w:t>Предлагаемые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обстоятельства.</w:t>
            </w:r>
          </w:p>
        </w:tc>
        <w:tc>
          <w:tcPr>
            <w:tcW w:w="1733" w:type="dxa"/>
          </w:tcPr>
          <w:p w:rsidR="00310EA9" w:rsidRDefault="00310EA9">
            <w:r w:rsidRPr="003F01F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наблюдение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49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21.02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Творческаямастерская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237"/>
              </w:tabs>
              <w:spacing w:line="268" w:lineRule="exact"/>
              <w:ind w:left="112"/>
            </w:pPr>
            <w:r w:rsidRPr="00521A52">
              <w:t>5.3.2.</w:t>
            </w:r>
            <w:r w:rsidRPr="00521A52">
              <w:tab/>
              <w:t>Сочинение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/>
            </w:pPr>
            <w:r w:rsidRPr="00521A52">
              <w:t>сказокнаразличныетемы.</w:t>
            </w:r>
          </w:p>
        </w:tc>
        <w:tc>
          <w:tcPr>
            <w:tcW w:w="1733" w:type="dxa"/>
          </w:tcPr>
          <w:p w:rsidR="00310EA9" w:rsidRDefault="00310EA9">
            <w:r w:rsidRPr="003F01F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398"/>
            </w:pPr>
            <w:r w:rsidRPr="00521A52">
              <w:t>Театрализованноепредставление</w:t>
            </w:r>
          </w:p>
        </w:tc>
      </w:tr>
      <w:tr w:rsidR="00310EA9" w:rsidRPr="00521A52">
        <w:trPr>
          <w:trHeight w:val="556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50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22.02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Практическоезадание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004"/>
              </w:tabs>
              <w:spacing w:line="274" w:lineRule="exact"/>
              <w:ind w:left="112" w:right="91"/>
            </w:pPr>
            <w:r w:rsidRPr="00521A52">
              <w:t>5.3.3.</w:t>
            </w:r>
            <w:r w:rsidRPr="00521A52">
              <w:tab/>
            </w:r>
            <w:r w:rsidRPr="00A747A1">
              <w:rPr>
                <w:spacing w:val="-1"/>
              </w:rPr>
              <w:t>Организатор,</w:t>
            </w:r>
            <w:r w:rsidRPr="00521A52">
              <w:t>ведущийигры.</w:t>
            </w:r>
          </w:p>
        </w:tc>
        <w:tc>
          <w:tcPr>
            <w:tcW w:w="1733" w:type="dxa"/>
          </w:tcPr>
          <w:p w:rsidR="00310EA9" w:rsidRDefault="00310EA9">
            <w:r w:rsidRPr="003F01F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Сценическое</w:t>
            </w:r>
          </w:p>
          <w:p w:rsidR="00310EA9" w:rsidRPr="00521A52" w:rsidRDefault="00310EA9" w:rsidP="00A747A1">
            <w:pPr>
              <w:pStyle w:val="TableParagraph"/>
              <w:spacing w:line="269" w:lineRule="exact"/>
              <w:ind w:left="112"/>
            </w:pPr>
            <w:r w:rsidRPr="00521A52">
              <w:t>выступление</w:t>
            </w:r>
          </w:p>
        </w:tc>
      </w:tr>
      <w:tr w:rsidR="00310EA9" w:rsidRPr="00521A52">
        <w:trPr>
          <w:trHeight w:val="111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51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28.02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Беседа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1347"/>
                <w:tab w:val="left" w:pos="2236"/>
              </w:tabs>
              <w:ind w:left="112" w:right="90"/>
            </w:pPr>
            <w:r w:rsidRPr="00521A52">
              <w:t>5.3.4.</w:t>
            </w:r>
            <w:r w:rsidRPr="00521A52">
              <w:tab/>
            </w:r>
            <w:r w:rsidRPr="00A747A1">
              <w:rPr>
                <w:spacing w:val="-1"/>
              </w:rPr>
              <w:t>Методика</w:t>
            </w:r>
            <w:r w:rsidRPr="00521A52">
              <w:t>преподнесения</w:t>
            </w:r>
            <w:r w:rsidRPr="00521A52">
              <w:tab/>
            </w:r>
            <w:r w:rsidRPr="00A747A1">
              <w:rPr>
                <w:spacing w:val="-2"/>
              </w:rPr>
              <w:t>и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91"/>
            </w:pPr>
            <w:r w:rsidRPr="00521A52">
              <w:t>проведениямассовыхигр.</w:t>
            </w:r>
          </w:p>
        </w:tc>
        <w:tc>
          <w:tcPr>
            <w:tcW w:w="1733" w:type="dxa"/>
          </w:tcPr>
          <w:p w:rsidR="00310EA9" w:rsidRDefault="00310EA9">
            <w:r w:rsidRPr="0049063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ind w:left="112" w:right="926"/>
              <w:jc w:val="both"/>
            </w:pPr>
            <w:r w:rsidRPr="00521A52">
              <w:t>Выполнение</w:t>
            </w:r>
            <w:r w:rsidRPr="00A747A1">
              <w:rPr>
                <w:spacing w:val="-1"/>
              </w:rPr>
              <w:t>контрольных</w:t>
            </w:r>
            <w:r w:rsidRPr="00521A52">
              <w:t>заданий</w:t>
            </w:r>
          </w:p>
        </w:tc>
      </w:tr>
      <w:tr w:rsidR="00310EA9" w:rsidRPr="00521A52">
        <w:trPr>
          <w:trHeight w:val="556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52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01.03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Театральныеигры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tabs>
                <w:tab w:val="left" w:pos="985"/>
                <w:tab w:val="left" w:pos="2286"/>
              </w:tabs>
              <w:spacing w:line="274" w:lineRule="exact"/>
              <w:ind w:left="112" w:right="91"/>
            </w:pPr>
            <w:r w:rsidRPr="00521A52">
              <w:t>5.3.5.</w:t>
            </w:r>
            <w:r w:rsidRPr="00521A52">
              <w:tab/>
              <w:t>Сюжетно</w:t>
            </w:r>
            <w:r w:rsidRPr="00521A52">
              <w:tab/>
            </w:r>
            <w:r w:rsidRPr="00A747A1">
              <w:rPr>
                <w:spacing w:val="-4"/>
              </w:rPr>
              <w:t>-</w:t>
            </w:r>
            <w:r w:rsidRPr="00521A52">
              <w:t>ролевыеигры.</w:t>
            </w:r>
          </w:p>
        </w:tc>
        <w:tc>
          <w:tcPr>
            <w:tcW w:w="1733" w:type="dxa"/>
          </w:tcPr>
          <w:p w:rsidR="00310EA9" w:rsidRDefault="00310EA9">
            <w:r w:rsidRPr="0049063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Концерт</w:t>
            </w:r>
          </w:p>
        </w:tc>
      </w:tr>
      <w:tr w:rsidR="00310EA9" w:rsidRPr="00521A52">
        <w:trPr>
          <w:trHeight w:val="275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53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07.03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1"/>
            </w:pPr>
            <w:r w:rsidRPr="00521A52">
              <w:t>Игровойтренинг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5.3.6.Мизансцена.</w:t>
            </w:r>
          </w:p>
        </w:tc>
        <w:tc>
          <w:tcPr>
            <w:tcW w:w="1733" w:type="dxa"/>
          </w:tcPr>
          <w:p w:rsidR="00310EA9" w:rsidRDefault="00310EA9">
            <w:r w:rsidRPr="0049063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Наблюдение,анализ</w:t>
            </w:r>
          </w:p>
        </w:tc>
      </w:tr>
      <w:tr w:rsidR="00310EA9" w:rsidRPr="00521A52">
        <w:trPr>
          <w:trHeight w:val="828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54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08.03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Игровойтренинг</w:t>
            </w:r>
          </w:p>
        </w:tc>
        <w:tc>
          <w:tcPr>
            <w:tcW w:w="7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551" w:type="dxa"/>
            <w:gridSpan w:val="3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5.3.7.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253"/>
              </w:tabs>
              <w:spacing w:line="270" w:lineRule="atLeast"/>
              <w:ind w:left="112" w:right="91"/>
            </w:pPr>
            <w:r w:rsidRPr="00521A52">
              <w:t>Ограниченность</w:t>
            </w:r>
            <w:r w:rsidRPr="00521A52">
              <w:tab/>
            </w:r>
            <w:r w:rsidRPr="00A747A1">
              <w:rPr>
                <w:spacing w:val="-4"/>
              </w:rPr>
              <w:t>в</w:t>
            </w:r>
            <w:r w:rsidRPr="00521A52">
              <w:t>мизансцене.</w:t>
            </w:r>
          </w:p>
        </w:tc>
        <w:tc>
          <w:tcPr>
            <w:tcW w:w="1733" w:type="dxa"/>
          </w:tcPr>
          <w:p w:rsidR="00310EA9" w:rsidRPr="00521A52" w:rsidRDefault="00310EA9"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2093"/>
              </w:tabs>
              <w:spacing w:line="268" w:lineRule="exact"/>
              <w:ind w:left="112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863"/>
            </w:pPr>
            <w:r w:rsidRPr="00521A52">
              <w:t>выполнениемтренинга</w:t>
            </w:r>
          </w:p>
        </w:tc>
      </w:tr>
      <w:tr w:rsidR="00310EA9" w:rsidRPr="00521A52">
        <w:trPr>
          <w:trHeight w:val="551"/>
        </w:trPr>
        <w:tc>
          <w:tcPr>
            <w:tcW w:w="14784" w:type="dxa"/>
            <w:gridSpan w:val="11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5192"/>
              <w:rPr>
                <w:b/>
                <w:bCs/>
              </w:rPr>
            </w:pPr>
            <w:r w:rsidRPr="00A747A1">
              <w:rPr>
                <w:b/>
                <w:bCs/>
              </w:rPr>
              <w:t>6.Работанадпьесойиспектаклем.(26ч)</w:t>
            </w:r>
          </w:p>
        </w:tc>
      </w:tr>
      <w:tr w:rsidR="00310EA9" w:rsidRPr="00521A52">
        <w:trPr>
          <w:trHeight w:val="275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55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14.03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1"/>
            </w:pPr>
            <w:r w:rsidRPr="00521A52">
              <w:t>Творческаямастерская.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6.1.Выборпьесы.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401B0C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Опрос</w:t>
            </w:r>
          </w:p>
        </w:tc>
      </w:tr>
      <w:tr w:rsidR="00310EA9" w:rsidRPr="00521A52">
        <w:trPr>
          <w:trHeight w:val="829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56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15.03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1"/>
            </w:pPr>
            <w:r w:rsidRPr="00521A52">
              <w:t>Творческаямастерская.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tabs>
                <w:tab w:val="left" w:pos="1794"/>
              </w:tabs>
              <w:spacing w:line="270" w:lineRule="exact"/>
              <w:ind w:left="112"/>
            </w:pPr>
            <w:r w:rsidRPr="00521A52">
              <w:t>6.2.Тема,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578"/>
            </w:pPr>
            <w:r w:rsidRPr="00521A52">
              <w:t>сверхзадача,событийныйряд.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401B0C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2"/>
            </w:pPr>
            <w:r w:rsidRPr="00521A52">
              <w:t>Творческоезадание.</w:t>
            </w:r>
          </w:p>
        </w:tc>
      </w:tr>
      <w:tr w:rsidR="00310EA9" w:rsidRPr="00521A52">
        <w:trPr>
          <w:trHeight w:val="275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57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21.03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1"/>
            </w:pPr>
            <w:r w:rsidRPr="00521A52">
              <w:t>Творческаямастерская.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6.3.Анализпьесыпо событиям.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401B0C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Опрос.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58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22.03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588"/>
              </w:tabs>
              <w:ind w:left="111" w:right="94"/>
            </w:pPr>
            <w:r>
              <w:t xml:space="preserve">Творческая </w:t>
            </w:r>
            <w:r w:rsidRPr="00A747A1">
              <w:rPr>
                <w:spacing w:val="-1"/>
              </w:rPr>
              <w:t>мастерская,</w:t>
            </w:r>
            <w:r w:rsidRPr="00521A52">
              <w:t>репетиции.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tabs>
                <w:tab w:val="left" w:pos="894"/>
                <w:tab w:val="left" w:pos="2009"/>
              </w:tabs>
              <w:ind w:left="112" w:right="91"/>
            </w:pPr>
            <w:r w:rsidRPr="00521A52">
              <w:t>6.4.</w:t>
            </w:r>
            <w:r w:rsidRPr="00521A52">
              <w:tab/>
              <w:t>Работа</w:t>
            </w:r>
            <w:r w:rsidRPr="00521A52">
              <w:tab/>
            </w:r>
            <w:r w:rsidRPr="00A747A1">
              <w:rPr>
                <w:spacing w:val="-2"/>
              </w:rPr>
              <w:t>над</w:t>
            </w:r>
            <w:r w:rsidRPr="00521A52">
              <w:t>отдельными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эпизодами.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401B0C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tabs>
                <w:tab w:val="left" w:pos="966"/>
                <w:tab w:val="left" w:pos="2072"/>
              </w:tabs>
              <w:ind w:left="112" w:right="91"/>
            </w:pPr>
            <w:r w:rsidRPr="00521A52">
              <w:t>Показ</w:t>
            </w:r>
            <w:r w:rsidRPr="00521A52">
              <w:tab/>
              <w:t>отрывки</w:t>
            </w:r>
            <w:r w:rsidRPr="00521A52">
              <w:tab/>
            </w:r>
            <w:r w:rsidRPr="00A747A1">
              <w:rPr>
                <w:spacing w:val="-3"/>
              </w:rPr>
              <w:t>из</w:t>
            </w:r>
            <w:r w:rsidRPr="00521A52">
              <w:t>спектакля</w:t>
            </w:r>
          </w:p>
        </w:tc>
      </w:tr>
      <w:tr w:rsidR="00310EA9" w:rsidRPr="00521A52">
        <w:trPr>
          <w:trHeight w:val="275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59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28.03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1"/>
            </w:pPr>
            <w:r w:rsidRPr="00521A52">
              <w:t>Занятие-репетиция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6.4.1.Массоваясцена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401B0C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Наблюдение,анализ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60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29.03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590"/>
              </w:tabs>
              <w:ind w:left="111" w:right="93"/>
            </w:pPr>
            <w:r>
              <w:t xml:space="preserve">Творческая </w:t>
            </w:r>
            <w:r w:rsidRPr="00A747A1">
              <w:rPr>
                <w:spacing w:val="-1"/>
              </w:rPr>
              <w:t>мастерская,</w:t>
            </w:r>
            <w:r w:rsidRPr="00521A52">
              <w:t>репетиции.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tabs>
                <w:tab w:val="left" w:pos="1498"/>
              </w:tabs>
              <w:ind w:left="112" w:right="91"/>
            </w:pPr>
            <w:r w:rsidRPr="00521A52">
              <w:t xml:space="preserve">6.5.Выразительностьречи, </w:t>
            </w:r>
            <w:r w:rsidRPr="00A747A1">
              <w:rPr>
                <w:spacing w:val="-1"/>
              </w:rPr>
              <w:t>мимики,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жестов.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00111D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наблюдение,анализ</w:t>
            </w:r>
          </w:p>
        </w:tc>
      </w:tr>
      <w:tr w:rsidR="00310EA9" w:rsidRPr="00521A52">
        <w:trPr>
          <w:trHeight w:val="110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61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 w:rsidP="00315F36">
            <w:pPr>
              <w:pStyle w:val="TableParagraph"/>
            </w:pPr>
            <w:r>
              <w:t>4.04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1"/>
            </w:pPr>
            <w:r w:rsidRPr="00521A52">
              <w:t>Игровойтренинг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69" w:lineRule="exact"/>
              <w:ind w:left="112"/>
            </w:pPr>
            <w:r w:rsidRPr="00521A52">
              <w:t>6.5.1.</w:t>
            </w:r>
          </w:p>
          <w:p w:rsidR="00310EA9" w:rsidRPr="00521A52" w:rsidRDefault="00310EA9" w:rsidP="00A747A1">
            <w:pPr>
              <w:pStyle w:val="TableParagraph"/>
              <w:spacing w:line="275" w:lineRule="exact"/>
              <w:ind w:left="112"/>
            </w:pPr>
            <w:r w:rsidRPr="00521A52">
              <w:t>Выразительность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498"/>
              </w:tabs>
              <w:spacing w:line="270" w:lineRule="atLeast"/>
              <w:ind w:left="112" w:right="91"/>
            </w:pPr>
            <w:r w:rsidRPr="00521A52">
              <w:t xml:space="preserve">речи, </w:t>
            </w:r>
            <w:r w:rsidRPr="00A747A1">
              <w:rPr>
                <w:spacing w:val="-1"/>
              </w:rPr>
              <w:t>мимики,</w:t>
            </w:r>
            <w:r w:rsidRPr="00521A52">
              <w:t>жестов.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00111D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9" w:lineRule="exact"/>
              <w:ind w:left="112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75" w:lineRule="exact"/>
              <w:ind w:left="112"/>
            </w:pPr>
            <w:r w:rsidRPr="00521A52">
              <w:t>наблюдение,анализ</w:t>
            </w:r>
          </w:p>
        </w:tc>
      </w:tr>
      <w:tr w:rsidR="00310EA9" w:rsidRPr="00521A52">
        <w:trPr>
          <w:trHeight w:val="830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62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 w:rsidP="00315F36">
            <w:pPr>
              <w:pStyle w:val="TableParagraph"/>
            </w:pPr>
            <w:r>
              <w:t>5.04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1"/>
            </w:pPr>
            <w:r w:rsidRPr="00521A52">
              <w:t>Изготовлениедекораций.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tabs>
                <w:tab w:val="left" w:pos="952"/>
              </w:tabs>
              <w:ind w:left="112" w:right="89"/>
            </w:pPr>
            <w:r w:rsidRPr="00521A52">
              <w:t>6.6.</w:t>
            </w:r>
            <w:r w:rsidRPr="00A747A1">
              <w:rPr>
                <w:spacing w:val="-1"/>
              </w:rPr>
              <w:t>Изготовление</w:t>
            </w:r>
            <w:r w:rsidRPr="00521A52">
              <w:t>реквизита,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декораций.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00111D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2"/>
            </w:pPr>
            <w:r w:rsidRPr="00521A52">
              <w:t>Творческоезадание.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63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11.04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Творческаямастерская.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tabs>
                <w:tab w:val="left" w:pos="951"/>
              </w:tabs>
              <w:ind w:left="112" w:right="90"/>
            </w:pPr>
            <w:r w:rsidRPr="00521A52">
              <w:t>6.6.1.</w:t>
            </w:r>
            <w:r w:rsidRPr="00A747A1">
              <w:rPr>
                <w:spacing w:val="-1"/>
              </w:rPr>
              <w:t>Изготовление</w:t>
            </w:r>
            <w:r w:rsidRPr="00521A52">
              <w:t>реквизита,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декораций.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00111D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Творческоезадание.</w:t>
            </w:r>
          </w:p>
        </w:tc>
      </w:tr>
      <w:tr w:rsidR="00310EA9" w:rsidRPr="00521A52">
        <w:trPr>
          <w:trHeight w:val="828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64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12.04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Занятие-репетиция.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tabs>
                <w:tab w:val="left" w:pos="776"/>
                <w:tab w:val="left" w:pos="2237"/>
              </w:tabs>
              <w:spacing w:line="268" w:lineRule="exact"/>
              <w:ind w:left="112"/>
            </w:pPr>
            <w:r w:rsidRPr="00521A52">
              <w:t>6.7.</w:t>
            </w:r>
            <w:r w:rsidRPr="00521A52">
              <w:tab/>
              <w:t>Прогонные</w:t>
            </w:r>
            <w:r w:rsidRPr="00521A52">
              <w:tab/>
              <w:t>и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1036"/>
            </w:pPr>
            <w:r w:rsidRPr="00521A52">
              <w:t>генеральныерепетиции.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D77FA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Прогонспектакля.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65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18.04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Занятие-репетиция.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tabs>
                <w:tab w:val="left" w:pos="1069"/>
              </w:tabs>
              <w:spacing w:line="268" w:lineRule="exact"/>
              <w:ind w:left="112"/>
            </w:pPr>
            <w:r w:rsidRPr="00521A52">
              <w:t>6.7.1.Техническая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репетиция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D77FA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наблюдение,анализ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66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19.04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Занятие-репетиция.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tabs>
                <w:tab w:val="left" w:pos="1084"/>
              </w:tabs>
              <w:spacing w:line="268" w:lineRule="exact"/>
              <w:ind w:left="112"/>
            </w:pPr>
            <w:r w:rsidRPr="00521A52">
              <w:t>6.7.3.Генеральная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репетиция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D77FA1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наблюдение,анализ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67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25.04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tabs>
                <w:tab w:val="left" w:pos="1563"/>
              </w:tabs>
              <w:spacing w:line="268" w:lineRule="exact"/>
              <w:ind w:left="111"/>
            </w:pPr>
            <w:r w:rsidRPr="00521A52">
              <w:t>Спектакль,</w:t>
            </w:r>
            <w:r w:rsidRPr="00521A52">
              <w:tab/>
              <w:t>театральная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1"/>
            </w:pPr>
            <w:r w:rsidRPr="00521A52">
              <w:t>гостиная.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6.8.Показспектакля.</w:t>
            </w:r>
          </w:p>
        </w:tc>
        <w:tc>
          <w:tcPr>
            <w:tcW w:w="2016" w:type="dxa"/>
            <w:gridSpan w:val="2"/>
          </w:tcPr>
          <w:p w:rsidR="00310EA9" w:rsidRPr="00521A52" w:rsidRDefault="00310EA9"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Показспектакля.</w:t>
            </w:r>
          </w:p>
        </w:tc>
      </w:tr>
      <w:tr w:rsidR="00310EA9" w:rsidRPr="00521A52">
        <w:trPr>
          <w:trHeight w:val="275"/>
        </w:trPr>
        <w:tc>
          <w:tcPr>
            <w:tcW w:w="14784" w:type="dxa"/>
            <w:gridSpan w:val="11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6046"/>
              <w:rPr>
                <w:b/>
                <w:bCs/>
              </w:rPr>
            </w:pPr>
            <w:r w:rsidRPr="00A747A1">
              <w:rPr>
                <w:b/>
                <w:bCs/>
              </w:rPr>
              <w:t>7.Итоговоезанятие.(2ч)</w:t>
            </w:r>
          </w:p>
        </w:tc>
      </w:tr>
      <w:tr w:rsidR="00310EA9" w:rsidRPr="00521A52">
        <w:trPr>
          <w:trHeight w:val="55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107"/>
            </w:pPr>
            <w:r w:rsidRPr="00521A52">
              <w:t>68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26.04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111"/>
            </w:pPr>
            <w:r w:rsidRPr="00521A52">
              <w:t>Конкурсно-игровая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1"/>
            </w:pPr>
            <w:r w:rsidRPr="00521A52">
              <w:t>программа.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112"/>
            </w:pPr>
            <w:r w:rsidRPr="00521A52">
              <w:t>7.Итоговоезанятие.</w:t>
            </w:r>
          </w:p>
        </w:tc>
        <w:tc>
          <w:tcPr>
            <w:tcW w:w="2016" w:type="dxa"/>
            <w:gridSpan w:val="2"/>
          </w:tcPr>
          <w:p w:rsidR="00310EA9" w:rsidRPr="00521A52" w:rsidRDefault="00310EA9">
            <w:pPr>
              <w:pStyle w:val="TableParagraph"/>
            </w:pPr>
            <w:r w:rsidRPr="00735BD4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112"/>
            </w:pPr>
            <w:r w:rsidRPr="00521A52">
              <w:t>Творческиезадания.</w:t>
            </w:r>
          </w:p>
        </w:tc>
      </w:tr>
      <w:tr w:rsidR="00310EA9" w:rsidRPr="00521A52">
        <w:trPr>
          <w:trHeight w:val="275"/>
        </w:trPr>
        <w:tc>
          <w:tcPr>
            <w:tcW w:w="14784" w:type="dxa"/>
            <w:gridSpan w:val="11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943"/>
              <w:rPr>
                <w:b/>
                <w:bCs/>
              </w:rPr>
            </w:pPr>
            <w:r w:rsidRPr="00A747A1">
              <w:rPr>
                <w:b/>
                <w:bCs/>
              </w:rPr>
              <w:t>8.«Умныеканикулы»(8ч)</w:t>
            </w:r>
          </w:p>
        </w:tc>
      </w:tr>
      <w:tr w:rsidR="00310EA9" w:rsidRPr="00521A52">
        <w:trPr>
          <w:trHeight w:val="827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69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02.05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ind w:left="111" w:right="919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ind w:left="112"/>
            </w:pPr>
            <w:r w:rsidRPr="00A747A1">
              <w:rPr>
                <w:spacing w:val="-1"/>
              </w:rPr>
              <w:t>8.1.Театрализованная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«Светофорчик»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6A109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47" w:lineRule="exact"/>
              <w:ind w:left="693"/>
            </w:pPr>
            <w:r w:rsidRPr="00521A52">
              <w:t>Викторина</w:t>
            </w:r>
          </w:p>
        </w:tc>
      </w:tr>
      <w:tr w:rsidR="00310EA9" w:rsidRPr="00521A52">
        <w:trPr>
          <w:trHeight w:val="275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70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03.05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1"/>
            </w:pPr>
            <w:r w:rsidRPr="00521A52">
              <w:t>Театрализованная программа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8.2. Театрализованная</w:t>
            </w:r>
          </w:p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 xml:space="preserve">Программа </w:t>
            </w:r>
            <w:r w:rsidRPr="00A747A1">
              <w:rPr>
                <w:spacing w:val="-2"/>
              </w:rPr>
              <w:t>«Киндер</w:t>
            </w:r>
            <w:r w:rsidRPr="00521A52">
              <w:t>сюрприз»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6A109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47" w:lineRule="exact"/>
              <w:ind w:left="609"/>
            </w:pPr>
            <w:r w:rsidRPr="00521A52">
              <w:t>Наблюдение</w:t>
            </w:r>
          </w:p>
        </w:tc>
      </w:tr>
      <w:tr w:rsidR="00310EA9" w:rsidRPr="00521A52">
        <w:trPr>
          <w:trHeight w:val="1103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71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09.05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ind w:left="111" w:right="919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8.3.</w:t>
            </w: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«Каникуляндия»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6A109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47" w:lineRule="exact"/>
              <w:ind w:left="202" w:right="187"/>
              <w:jc w:val="center"/>
            </w:pPr>
            <w:r w:rsidRPr="00521A52">
              <w:t>Анализмероприятия</w:t>
            </w:r>
          </w:p>
        </w:tc>
      </w:tr>
      <w:tr w:rsidR="00310EA9" w:rsidRPr="00521A52">
        <w:trPr>
          <w:trHeight w:val="1104"/>
        </w:trPr>
        <w:tc>
          <w:tcPr>
            <w:tcW w:w="806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72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  <w:r>
              <w:t>10.05</w:t>
            </w: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ind w:left="111" w:right="919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22"/>
              <w:jc w:val="center"/>
            </w:pPr>
            <w:r w:rsidRPr="00521A52">
              <w:t>2</w:t>
            </w:r>
          </w:p>
        </w:tc>
        <w:tc>
          <w:tcPr>
            <w:tcW w:w="20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8.4.Театрализованнаяпрограмма</w:t>
            </w:r>
          </w:p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A747A1">
              <w:rPr>
                <w:spacing w:val="-1"/>
              </w:rPr>
              <w:t>«Летний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бум»</w:t>
            </w:r>
          </w:p>
        </w:tc>
        <w:tc>
          <w:tcPr>
            <w:tcW w:w="2016" w:type="dxa"/>
            <w:gridSpan w:val="2"/>
          </w:tcPr>
          <w:p w:rsidR="00310EA9" w:rsidRDefault="00310EA9">
            <w:r w:rsidRPr="006A1090">
              <w:t>МБОУ «Старосаврушская ООШ» Каб.№2</w:t>
            </w:r>
          </w:p>
        </w:tc>
        <w:tc>
          <w:tcPr>
            <w:tcW w:w="2398" w:type="dxa"/>
          </w:tcPr>
          <w:p w:rsidR="00310EA9" w:rsidRPr="00521A52" w:rsidRDefault="00310EA9" w:rsidP="00A747A1">
            <w:pPr>
              <w:pStyle w:val="TableParagraph"/>
              <w:spacing w:line="247" w:lineRule="exact"/>
              <w:ind w:left="202" w:right="182"/>
              <w:jc w:val="center"/>
            </w:pPr>
            <w:r w:rsidRPr="00521A52">
              <w:t>Наблюдение,анализ</w:t>
            </w:r>
          </w:p>
        </w:tc>
      </w:tr>
      <w:tr w:rsidR="00310EA9" w:rsidRPr="00521A52">
        <w:trPr>
          <w:trHeight w:val="551"/>
        </w:trPr>
        <w:tc>
          <w:tcPr>
            <w:tcW w:w="806" w:type="dxa"/>
          </w:tcPr>
          <w:p w:rsidR="00310EA9" w:rsidRPr="00521A52" w:rsidRDefault="00310EA9">
            <w:pPr>
              <w:pStyle w:val="TableParagraph"/>
            </w:pPr>
            <w:r>
              <w:t>М</w:t>
            </w:r>
          </w:p>
        </w:tc>
        <w:tc>
          <w:tcPr>
            <w:tcW w:w="1046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03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3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89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1"/>
            </w:pPr>
            <w:r w:rsidRPr="00521A52">
              <w:t>Итого:</w:t>
            </w:r>
          </w:p>
        </w:tc>
        <w:tc>
          <w:tcPr>
            <w:tcW w:w="1003" w:type="dxa"/>
            <w:gridSpan w:val="2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327"/>
            </w:pPr>
            <w:r w:rsidRPr="00521A52">
              <w:t>144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286"/>
            </w:pPr>
            <w:r w:rsidRPr="00521A52">
              <w:t>часа</w:t>
            </w:r>
          </w:p>
        </w:tc>
        <w:tc>
          <w:tcPr>
            <w:tcW w:w="20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016" w:type="dxa"/>
            <w:gridSpan w:val="2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398" w:type="dxa"/>
          </w:tcPr>
          <w:p w:rsidR="00310EA9" w:rsidRPr="00521A52" w:rsidRDefault="00310EA9">
            <w:pPr>
              <w:pStyle w:val="TableParagraph"/>
            </w:pPr>
          </w:p>
        </w:tc>
      </w:tr>
    </w:tbl>
    <w:p w:rsidR="00310EA9" w:rsidRDefault="00310EA9" w:rsidP="007075A5">
      <w:pPr>
        <w:tabs>
          <w:tab w:val="left" w:pos="3594"/>
        </w:tabs>
      </w:pPr>
    </w:p>
    <w:p w:rsidR="00310EA9" w:rsidRDefault="00310EA9" w:rsidP="007075A5">
      <w:pPr>
        <w:tabs>
          <w:tab w:val="left" w:pos="3594"/>
        </w:tabs>
      </w:pPr>
    </w:p>
    <w:p w:rsidR="00310EA9" w:rsidRDefault="00310EA9" w:rsidP="007075A5">
      <w:pPr>
        <w:tabs>
          <w:tab w:val="left" w:pos="3594"/>
        </w:tabs>
      </w:pPr>
    </w:p>
    <w:p w:rsidR="00310EA9" w:rsidRDefault="00310EA9" w:rsidP="007075A5">
      <w:pPr>
        <w:tabs>
          <w:tab w:val="left" w:pos="3594"/>
        </w:tabs>
      </w:pPr>
    </w:p>
    <w:p w:rsidR="00310EA9" w:rsidRPr="00521A52" w:rsidRDefault="00310EA9" w:rsidP="00B4590C">
      <w:pPr>
        <w:tabs>
          <w:tab w:val="left" w:pos="3594"/>
        </w:tabs>
        <w:jc w:val="center"/>
      </w:pPr>
      <w:r w:rsidRPr="00521A52">
        <w:t>Календарно –тематическое планирование</w:t>
      </w:r>
    </w:p>
    <w:p w:rsidR="00310EA9" w:rsidRPr="00521A52" w:rsidRDefault="00310EA9" w:rsidP="00B4590C">
      <w:pPr>
        <w:jc w:val="center"/>
      </w:pPr>
    </w:p>
    <w:p w:rsidR="00310EA9" w:rsidRPr="00521A52" w:rsidRDefault="00310EA9" w:rsidP="00B4590C">
      <w:pPr>
        <w:spacing w:after="200" w:line="276" w:lineRule="auto"/>
        <w:jc w:val="center"/>
        <w:rPr>
          <w:color w:val="333333"/>
        </w:rPr>
      </w:pPr>
      <w:r w:rsidRPr="00521A52">
        <w:t>(2 год обучения)</w:t>
      </w:r>
    </w:p>
    <w:tbl>
      <w:tblPr>
        <w:tblW w:w="2552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2"/>
        <w:gridCol w:w="950"/>
        <w:gridCol w:w="940"/>
        <w:gridCol w:w="1504"/>
        <w:gridCol w:w="2685"/>
        <w:gridCol w:w="911"/>
        <w:gridCol w:w="2718"/>
        <w:gridCol w:w="1660"/>
        <w:gridCol w:w="2750"/>
        <w:gridCol w:w="1535"/>
        <w:gridCol w:w="1535"/>
        <w:gridCol w:w="1535"/>
        <w:gridCol w:w="1535"/>
        <w:gridCol w:w="1535"/>
        <w:gridCol w:w="1535"/>
        <w:gridCol w:w="1535"/>
      </w:tblGrid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A747A1" w:rsidRDefault="00310EA9" w:rsidP="00A747A1">
            <w:pPr>
              <w:pStyle w:val="TableParagraph"/>
              <w:ind w:left="158" w:right="130" w:firstLine="52"/>
              <w:rPr>
                <w:b/>
                <w:bCs/>
              </w:rPr>
            </w:pPr>
            <w:r w:rsidRPr="00A747A1">
              <w:rPr>
                <w:b/>
                <w:bCs/>
              </w:rPr>
              <w:t>№п/п</w:t>
            </w:r>
          </w:p>
        </w:tc>
        <w:tc>
          <w:tcPr>
            <w:tcW w:w="950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51"/>
              <w:rPr>
                <w:b/>
                <w:bCs/>
              </w:rPr>
            </w:pPr>
            <w:r w:rsidRPr="00A747A1">
              <w:rPr>
                <w:b/>
                <w:bCs/>
              </w:rPr>
              <w:t>месяц</w:t>
            </w:r>
          </w:p>
        </w:tc>
        <w:tc>
          <w:tcPr>
            <w:tcW w:w="940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52"/>
              <w:rPr>
                <w:b/>
                <w:bCs/>
              </w:rPr>
            </w:pPr>
            <w:r w:rsidRPr="00A747A1">
              <w:rPr>
                <w:b/>
                <w:bCs/>
              </w:rPr>
              <w:t>число</w:t>
            </w:r>
          </w:p>
        </w:tc>
        <w:tc>
          <w:tcPr>
            <w:tcW w:w="1504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19" w:right="106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Время</w:t>
            </w:r>
          </w:p>
          <w:p w:rsidR="00310EA9" w:rsidRPr="00A747A1" w:rsidRDefault="00310EA9" w:rsidP="00A747A1">
            <w:pPr>
              <w:pStyle w:val="TableParagraph"/>
              <w:spacing w:line="270" w:lineRule="atLeast"/>
              <w:ind w:left="121" w:right="106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проведениязанятия</w:t>
            </w:r>
          </w:p>
        </w:tc>
        <w:tc>
          <w:tcPr>
            <w:tcW w:w="2685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508"/>
              <w:rPr>
                <w:b/>
                <w:bCs/>
              </w:rPr>
            </w:pPr>
            <w:r w:rsidRPr="00A747A1">
              <w:rPr>
                <w:b/>
                <w:bCs/>
              </w:rPr>
              <w:t>Формазанятия</w:t>
            </w:r>
          </w:p>
        </w:tc>
        <w:tc>
          <w:tcPr>
            <w:tcW w:w="911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335" w:hanging="130"/>
              <w:rPr>
                <w:b/>
                <w:bCs/>
              </w:rPr>
            </w:pPr>
            <w:r w:rsidRPr="00A747A1">
              <w:rPr>
                <w:b/>
                <w:bCs/>
              </w:rPr>
              <w:t>Кол-</w:t>
            </w:r>
          </w:p>
          <w:p w:rsidR="00310EA9" w:rsidRPr="00A747A1" w:rsidRDefault="00310EA9" w:rsidP="00A747A1">
            <w:pPr>
              <w:pStyle w:val="TableParagraph"/>
              <w:spacing w:line="270" w:lineRule="atLeast"/>
              <w:ind w:left="152" w:right="117" w:firstLine="182"/>
              <w:rPr>
                <w:b/>
                <w:bCs/>
              </w:rPr>
            </w:pPr>
            <w:r w:rsidRPr="00A747A1">
              <w:rPr>
                <w:b/>
                <w:bCs/>
              </w:rPr>
              <w:t>вочасов</w:t>
            </w:r>
          </w:p>
        </w:tc>
        <w:tc>
          <w:tcPr>
            <w:tcW w:w="2718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right="662"/>
              <w:jc w:val="right"/>
              <w:rPr>
                <w:b/>
                <w:bCs/>
              </w:rPr>
            </w:pPr>
            <w:r w:rsidRPr="00A747A1">
              <w:rPr>
                <w:b/>
                <w:bCs/>
              </w:rPr>
              <w:t>Темазанятия</w:t>
            </w:r>
          </w:p>
        </w:tc>
        <w:tc>
          <w:tcPr>
            <w:tcW w:w="1660" w:type="dxa"/>
          </w:tcPr>
          <w:p w:rsidR="00310EA9" w:rsidRPr="00A747A1" w:rsidRDefault="00310EA9" w:rsidP="00A747A1">
            <w:pPr>
              <w:pStyle w:val="TableParagraph"/>
              <w:ind w:left="142" w:right="100" w:firstLine="292"/>
              <w:rPr>
                <w:b/>
                <w:bCs/>
              </w:rPr>
            </w:pPr>
            <w:r w:rsidRPr="00A747A1">
              <w:rPr>
                <w:b/>
                <w:bCs/>
              </w:rPr>
              <w:t>Местопроведения</w:t>
            </w:r>
          </w:p>
        </w:tc>
        <w:tc>
          <w:tcPr>
            <w:tcW w:w="2750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right="436"/>
              <w:jc w:val="right"/>
              <w:rPr>
                <w:b/>
                <w:bCs/>
              </w:rPr>
            </w:pPr>
            <w:r w:rsidRPr="00A747A1">
              <w:rPr>
                <w:b/>
                <w:bCs/>
              </w:rPr>
              <w:t>Формаконтроля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265" w:right="5250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1.Вводноезанятие(3ч)</w:t>
            </w:r>
          </w:p>
        </w:tc>
      </w:tr>
      <w:tr w:rsidR="00310EA9" w:rsidRPr="00521A52">
        <w:trPr>
          <w:gridAfter w:val="7"/>
          <w:wAfter w:w="10745" w:type="dxa"/>
          <w:trHeight w:val="96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Беседа,игра.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900"/>
              </w:tabs>
              <w:ind w:left="112" w:right="89"/>
            </w:pPr>
            <w:r w:rsidRPr="00521A52">
              <w:t>Вводное</w:t>
            </w:r>
            <w:r w:rsidRPr="00A747A1">
              <w:rPr>
                <w:spacing w:val="-1"/>
              </w:rPr>
              <w:t>занятие.</w:t>
            </w:r>
            <w:r w:rsidRPr="00521A52">
              <w:t>Инструктаж поТБ.</w:t>
            </w:r>
          </w:p>
        </w:tc>
        <w:tc>
          <w:tcPr>
            <w:tcW w:w="1660" w:type="dxa"/>
          </w:tcPr>
          <w:p w:rsidR="00310EA9" w:rsidRPr="00521A52" w:rsidRDefault="00310EA9">
            <w:pPr>
              <w:pStyle w:val="TableParagraph"/>
            </w:pPr>
            <w:r w:rsidRPr="00735BD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801"/>
              </w:tabs>
              <w:spacing w:line="315" w:lineRule="exact"/>
              <w:ind w:left="115"/>
            </w:pPr>
            <w:r w:rsidRPr="00521A52">
              <w:t>Этюдные</w:t>
            </w:r>
            <w:r w:rsidRPr="00521A52">
              <w:tab/>
              <w:t>показы</w:t>
            </w:r>
          </w:p>
          <w:p w:rsidR="00310EA9" w:rsidRPr="00521A52" w:rsidRDefault="00310EA9" w:rsidP="00A747A1">
            <w:pPr>
              <w:pStyle w:val="TableParagraph"/>
              <w:spacing w:before="2"/>
              <w:ind w:left="115"/>
            </w:pPr>
            <w:r w:rsidRPr="00521A52">
              <w:t>«Летние</w:t>
            </w:r>
          </w:p>
          <w:p w:rsidR="00310EA9" w:rsidRPr="00521A52" w:rsidRDefault="00310EA9" w:rsidP="00A747A1">
            <w:pPr>
              <w:pStyle w:val="TableParagraph"/>
              <w:spacing w:line="308" w:lineRule="exact"/>
              <w:ind w:left="115"/>
            </w:pPr>
            <w:r w:rsidRPr="00521A52">
              <w:t>наблюдения».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267" w:right="5250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2.Основытеатральнойкультуры.(15ч)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ind w:left="890" w:right="188" w:hanging="663"/>
            </w:pPr>
            <w:r w:rsidRPr="00521A52">
              <w:t xml:space="preserve">2.1. Виды </w:t>
            </w:r>
            <w:r>
              <w:t>т</w:t>
            </w:r>
            <w:r w:rsidRPr="00521A52">
              <w:t>еатральногоискусства.</w:t>
            </w:r>
          </w:p>
        </w:tc>
        <w:tc>
          <w:tcPr>
            <w:tcW w:w="1660" w:type="dxa"/>
          </w:tcPr>
          <w:p w:rsidR="00310EA9" w:rsidRDefault="00310EA9">
            <w:r w:rsidRPr="005E144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Викторина«Профессияактѐр»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Просмотрпрезентации.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2154"/>
              </w:tabs>
              <w:spacing w:line="268" w:lineRule="exact"/>
              <w:ind w:left="112"/>
            </w:pPr>
            <w:r w:rsidRPr="00521A52">
              <w:t>2.1.1.Эстрада. Театр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053"/>
              </w:tabs>
              <w:spacing w:line="270" w:lineRule="atLeast"/>
              <w:ind w:left="112" w:right="90"/>
            </w:pPr>
            <w:r w:rsidRPr="00521A52">
              <w:t>кукол.</w:t>
            </w:r>
            <w:r w:rsidRPr="00A747A1">
              <w:rPr>
                <w:spacing w:val="-1"/>
              </w:rPr>
              <w:t>Самые</w:t>
            </w:r>
            <w:r w:rsidRPr="00521A52">
              <w:t>знаменитыетеатрымира.</w:t>
            </w:r>
          </w:p>
        </w:tc>
        <w:tc>
          <w:tcPr>
            <w:tcW w:w="1660" w:type="dxa"/>
          </w:tcPr>
          <w:p w:rsidR="00310EA9" w:rsidRDefault="00310EA9">
            <w:r w:rsidRPr="005E144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959"/>
              </w:tabs>
              <w:spacing w:line="268" w:lineRule="exact"/>
              <w:ind w:left="115"/>
            </w:pPr>
            <w:r w:rsidRPr="00521A52">
              <w:t>Кроссворд</w:t>
            </w:r>
            <w:r w:rsidRPr="00521A52">
              <w:tab/>
              <w:t>«Виды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148"/>
              </w:tabs>
              <w:ind w:left="115"/>
            </w:pPr>
            <w:r w:rsidRPr="00521A52">
              <w:t>искусства».</w:t>
            </w:r>
            <w:r w:rsidRPr="00521A52">
              <w:tab/>
              <w:t>Игра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«Соединикартинки».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/>
            </w:pPr>
            <w:r w:rsidRPr="00521A52">
              <w:t>Просмотрвидеозаписиспектаклей.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ind w:left="112" w:right="1065"/>
            </w:pPr>
            <w:r w:rsidRPr="00521A52">
              <w:t>2.2.Театральное закулисье.</w:t>
            </w:r>
          </w:p>
        </w:tc>
        <w:tc>
          <w:tcPr>
            <w:tcW w:w="1660" w:type="dxa"/>
          </w:tcPr>
          <w:p w:rsidR="00310EA9" w:rsidRDefault="00310EA9">
            <w:r w:rsidRPr="005E144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285"/>
                <w:tab w:val="left" w:pos="2534"/>
              </w:tabs>
              <w:ind w:left="115" w:right="90"/>
            </w:pPr>
            <w:r w:rsidRPr="00521A52">
              <w:t>Анализ</w:t>
            </w:r>
            <w:r w:rsidRPr="00521A52">
              <w:tab/>
              <w:t>«Этикет</w:t>
            </w:r>
            <w:r w:rsidRPr="00521A52">
              <w:tab/>
            </w:r>
            <w:r w:rsidRPr="00A747A1">
              <w:rPr>
                <w:spacing w:val="-4"/>
              </w:rPr>
              <w:t>в</w:t>
            </w:r>
            <w:r w:rsidRPr="00521A52">
              <w:t>театре».</w:t>
            </w:r>
          </w:p>
        </w:tc>
      </w:tr>
      <w:tr w:rsidR="00310EA9" w:rsidRPr="00521A52">
        <w:trPr>
          <w:gridAfter w:val="7"/>
          <w:wAfter w:w="10745" w:type="dxa"/>
          <w:trHeight w:val="55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Проектная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деятельность.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right="679"/>
            </w:pPr>
            <w:r w:rsidRPr="00521A52">
              <w:t>2.3.Театризритель.</w:t>
            </w:r>
          </w:p>
        </w:tc>
        <w:tc>
          <w:tcPr>
            <w:tcW w:w="1660" w:type="dxa"/>
          </w:tcPr>
          <w:p w:rsidR="00310EA9" w:rsidRDefault="00310EA9">
            <w:r w:rsidRPr="005E144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607"/>
              </w:tabs>
              <w:spacing w:line="268" w:lineRule="exact"/>
              <w:ind w:left="113"/>
            </w:pPr>
            <w:r>
              <w:t xml:space="preserve">Беседа, </w:t>
            </w:r>
            <w:r w:rsidRPr="00521A52">
              <w:t>просмотр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видеозаписи.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722"/>
                <w:tab w:val="left" w:pos="1834"/>
              </w:tabs>
              <w:spacing w:line="268" w:lineRule="exact"/>
              <w:ind w:left="112"/>
            </w:pPr>
            <w:r w:rsidRPr="00521A52">
              <w:t>2.4.</w:t>
            </w:r>
            <w:r w:rsidRPr="00521A52">
              <w:tab/>
              <w:t>История</w:t>
            </w:r>
            <w:r w:rsidRPr="00521A52">
              <w:tab/>
              <w:t>русского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театра.18-19в.</w:t>
            </w:r>
          </w:p>
        </w:tc>
        <w:tc>
          <w:tcPr>
            <w:tcW w:w="1660" w:type="dxa"/>
          </w:tcPr>
          <w:p w:rsidR="00310EA9" w:rsidRDefault="00310EA9">
            <w:r w:rsidRPr="005E144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right="479"/>
              <w:jc w:val="right"/>
            </w:pPr>
            <w:r w:rsidRPr="00521A52">
              <w:t>Обсуждение,анализ.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264" w:right="5250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3.Техникаикультураречи.(48ч)</w:t>
            </w:r>
          </w:p>
        </w:tc>
      </w:tr>
      <w:tr w:rsidR="00310EA9" w:rsidRPr="00521A52">
        <w:trPr>
          <w:gridAfter w:val="7"/>
          <w:wAfter w:w="10745" w:type="dxa"/>
          <w:trHeight w:val="828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607"/>
              </w:tabs>
              <w:ind w:left="113" w:right="94"/>
            </w:pPr>
            <w:r>
              <w:t xml:space="preserve">Беседа, </w:t>
            </w:r>
            <w:r w:rsidRPr="00A747A1">
              <w:rPr>
                <w:spacing w:val="-1"/>
              </w:rPr>
              <w:t>просмотр</w:t>
            </w:r>
            <w:r w:rsidRPr="00521A52">
              <w:t>презентации,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творческаямастерская.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ind w:left="112" w:right="1305"/>
            </w:pPr>
            <w:r w:rsidRPr="00521A52">
              <w:t>3.1.Речевойтренинг.(21ч)</w:t>
            </w:r>
          </w:p>
        </w:tc>
        <w:tc>
          <w:tcPr>
            <w:tcW w:w="1660" w:type="dxa"/>
          </w:tcPr>
          <w:p w:rsidR="00310EA9" w:rsidRDefault="00310EA9">
            <w:r w:rsidRPr="003F669F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94"/>
              </w:tabs>
              <w:ind w:left="115" w:right="89"/>
            </w:pPr>
            <w:r>
              <w:t xml:space="preserve">Творческое </w:t>
            </w:r>
            <w:r w:rsidRPr="00A747A1">
              <w:rPr>
                <w:spacing w:val="-1"/>
              </w:rPr>
              <w:t>задание,</w:t>
            </w:r>
            <w:r w:rsidRPr="00521A52">
              <w:t>анализ.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763"/>
              </w:tabs>
              <w:ind w:left="113" w:right="92"/>
            </w:pPr>
            <w:r>
              <w:t xml:space="preserve">Беседа, </w:t>
            </w:r>
            <w:r w:rsidRPr="00A747A1">
              <w:rPr>
                <w:spacing w:val="-1"/>
              </w:rPr>
              <w:t>речевой</w:t>
            </w:r>
            <w:r w:rsidRPr="00521A52">
              <w:t>тренинг.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641"/>
              </w:tabs>
              <w:ind w:left="112" w:right="88"/>
            </w:pPr>
            <w:r w:rsidRPr="00521A52">
              <w:t>3.1.1.</w:t>
            </w:r>
            <w:r w:rsidRPr="00A747A1">
              <w:rPr>
                <w:spacing w:val="-1"/>
              </w:rPr>
              <w:t>Орфоэпия.</w:t>
            </w:r>
            <w:r w:rsidRPr="00521A52">
              <w:t>Свойстваголоса.</w:t>
            </w:r>
          </w:p>
        </w:tc>
        <w:tc>
          <w:tcPr>
            <w:tcW w:w="1660" w:type="dxa"/>
          </w:tcPr>
          <w:p w:rsidR="00310EA9" w:rsidRDefault="00310EA9">
            <w:r w:rsidRPr="003F669F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gridAfter w:val="7"/>
          <w:wAfter w:w="10745" w:type="dxa"/>
          <w:trHeight w:val="1103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545"/>
              </w:tabs>
              <w:ind w:left="112" w:right="88"/>
            </w:pPr>
            <w:r w:rsidRPr="00521A52">
              <w:t>3.1.2.</w:t>
            </w:r>
            <w:r w:rsidRPr="00A747A1">
              <w:rPr>
                <w:spacing w:val="-1"/>
              </w:rPr>
              <w:t>Постановка</w:t>
            </w:r>
            <w:r w:rsidRPr="00521A52">
              <w:t>дыхания.</w:t>
            </w:r>
          </w:p>
        </w:tc>
        <w:tc>
          <w:tcPr>
            <w:tcW w:w="1660" w:type="dxa"/>
          </w:tcPr>
          <w:p w:rsidR="00310EA9" w:rsidRDefault="00310EA9">
            <w:r w:rsidRPr="003F669F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8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выполнением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5" w:right="80"/>
            </w:pPr>
            <w:r w:rsidRPr="00521A52">
              <w:t>упражненийнадыханиеиправильностьосанки</w:t>
            </w:r>
          </w:p>
        </w:tc>
      </w:tr>
      <w:tr w:rsidR="00310EA9" w:rsidRPr="00521A52">
        <w:trPr>
          <w:gridAfter w:val="7"/>
          <w:wAfter w:w="10745" w:type="dxa"/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Упражнения,игра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97"/>
              </w:tabs>
              <w:spacing w:line="268" w:lineRule="exact"/>
              <w:ind w:left="112"/>
            </w:pPr>
            <w:r w:rsidRPr="00521A52">
              <w:t>3.1.3.Артикуляционная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гимнастика.</w:t>
            </w:r>
          </w:p>
        </w:tc>
        <w:tc>
          <w:tcPr>
            <w:tcW w:w="1660" w:type="dxa"/>
          </w:tcPr>
          <w:p w:rsidR="00310EA9" w:rsidRDefault="00310EA9">
            <w:r w:rsidRPr="003F669F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Викторина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«Особенностиголоса»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Упражнения,игра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943"/>
              </w:tabs>
              <w:ind w:left="112" w:right="90"/>
            </w:pPr>
            <w:r w:rsidRPr="00521A52">
              <w:t>3.1.4.</w:t>
            </w:r>
            <w:r w:rsidRPr="00A747A1">
              <w:rPr>
                <w:spacing w:val="-1"/>
              </w:rPr>
              <w:t>Речевая</w:t>
            </w:r>
            <w:r w:rsidRPr="00521A52">
              <w:t>гимнастика.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Выразительностьречи.</w:t>
            </w:r>
          </w:p>
        </w:tc>
        <w:tc>
          <w:tcPr>
            <w:tcW w:w="1660" w:type="dxa"/>
          </w:tcPr>
          <w:p w:rsidR="00310EA9" w:rsidRDefault="00310EA9">
            <w:r w:rsidRPr="00C35D1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Конкурсстихотворений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Упражнения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905"/>
              </w:tabs>
              <w:spacing w:line="268" w:lineRule="exact"/>
              <w:ind w:left="112"/>
            </w:pPr>
            <w:r w:rsidRPr="00521A52">
              <w:t>3.1.5.Дикция.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Интонация.</w:t>
            </w:r>
          </w:p>
        </w:tc>
        <w:tc>
          <w:tcPr>
            <w:tcW w:w="1660" w:type="dxa"/>
          </w:tcPr>
          <w:p w:rsidR="00310EA9" w:rsidRDefault="00310EA9">
            <w:r w:rsidRPr="00C35D1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Конкурсскороговорок</w:t>
            </w:r>
          </w:p>
        </w:tc>
      </w:tr>
      <w:tr w:rsidR="00310EA9" w:rsidRPr="00521A52">
        <w:trPr>
          <w:gridAfter w:val="7"/>
          <w:wAfter w:w="10745" w:type="dxa"/>
          <w:trHeight w:val="1209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Игровойтренинг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87"/>
              </w:tabs>
              <w:ind w:left="112" w:right="87"/>
            </w:pPr>
            <w:r w:rsidRPr="00521A52">
              <w:t>3.1.6.</w:t>
            </w:r>
            <w:r w:rsidRPr="00A747A1">
              <w:rPr>
                <w:spacing w:val="-1"/>
              </w:rPr>
              <w:t>Полетность.</w:t>
            </w:r>
            <w:r w:rsidRPr="00521A52">
              <w:t>Диапазонголоса.</w:t>
            </w:r>
          </w:p>
        </w:tc>
        <w:tc>
          <w:tcPr>
            <w:tcW w:w="1660" w:type="dxa"/>
          </w:tcPr>
          <w:p w:rsidR="00310EA9" w:rsidRDefault="00310EA9">
            <w:r w:rsidRPr="00C35D1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8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5" w:right="1212"/>
            </w:pPr>
            <w:r w:rsidRPr="00521A52">
              <w:t>выполнениемупражнения.</w:t>
            </w:r>
          </w:p>
        </w:tc>
      </w:tr>
      <w:tr w:rsidR="00310EA9" w:rsidRPr="00521A52">
        <w:trPr>
          <w:gridAfter w:val="7"/>
          <w:wAfter w:w="10745" w:type="dxa"/>
          <w:trHeight w:val="110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Игровойтренинг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2384"/>
              </w:tabs>
              <w:ind w:left="112" w:right="91"/>
            </w:pPr>
            <w:r w:rsidRPr="00521A52">
              <w:t xml:space="preserve">3.2.Работа </w:t>
            </w:r>
            <w:r w:rsidRPr="00A747A1">
              <w:rPr>
                <w:spacing w:val="-2"/>
              </w:rPr>
              <w:t>над</w:t>
            </w:r>
            <w:r w:rsidRPr="00521A52">
              <w:t>литературно-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959"/>
            </w:pPr>
            <w:r w:rsidRPr="00A747A1">
              <w:rPr>
                <w:spacing w:val="-1"/>
              </w:rPr>
              <w:t>художественным</w:t>
            </w:r>
            <w:r w:rsidRPr="00521A52">
              <w:t>произведением.</w:t>
            </w:r>
          </w:p>
        </w:tc>
        <w:tc>
          <w:tcPr>
            <w:tcW w:w="1660" w:type="dxa"/>
          </w:tcPr>
          <w:p w:rsidR="00310EA9" w:rsidRDefault="00310EA9">
            <w:r w:rsidRPr="00C35D1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94"/>
              </w:tabs>
              <w:ind w:left="115" w:right="89"/>
            </w:pPr>
            <w:r>
              <w:t xml:space="preserve">Творческое </w:t>
            </w:r>
            <w:r w:rsidRPr="00A747A1">
              <w:rPr>
                <w:spacing w:val="-1"/>
              </w:rPr>
              <w:t>задание,</w:t>
            </w:r>
            <w:r w:rsidRPr="00521A52">
              <w:t>анализ.</w:t>
            </w:r>
          </w:p>
        </w:tc>
      </w:tr>
      <w:tr w:rsidR="00310EA9" w:rsidRPr="00521A52">
        <w:trPr>
          <w:gridAfter w:val="7"/>
          <w:wAfter w:w="10745" w:type="dxa"/>
          <w:trHeight w:val="1105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15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Упражнения,игра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96"/>
              </w:tabs>
              <w:spacing w:line="270" w:lineRule="exact"/>
              <w:ind w:left="112"/>
            </w:pPr>
            <w:r w:rsidRPr="00521A52">
              <w:t>3.2.1.Особенности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385"/>
              </w:tabs>
              <w:ind w:left="112"/>
            </w:pPr>
            <w:r w:rsidRPr="00521A52">
              <w:t>Работы над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611"/>
              </w:tabs>
              <w:spacing w:line="270" w:lineRule="atLeast"/>
              <w:ind w:left="112" w:right="90"/>
            </w:pPr>
            <w:r w:rsidRPr="00521A52">
              <w:t xml:space="preserve">Стихотворным </w:t>
            </w:r>
            <w:r w:rsidRPr="00A747A1">
              <w:rPr>
                <w:spacing w:val="-4"/>
              </w:rPr>
              <w:t>и</w:t>
            </w:r>
            <w:r w:rsidRPr="00521A52">
              <w:t>прозаическимтекстом.</w:t>
            </w:r>
          </w:p>
        </w:tc>
        <w:tc>
          <w:tcPr>
            <w:tcW w:w="1660" w:type="dxa"/>
          </w:tcPr>
          <w:p w:rsidR="00310EA9" w:rsidRDefault="00310EA9">
            <w:r w:rsidRPr="007A5DC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Викторина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«Особенностиголоса»</w:t>
            </w:r>
          </w:p>
        </w:tc>
      </w:tr>
      <w:tr w:rsidR="00310EA9" w:rsidRPr="00521A52">
        <w:trPr>
          <w:gridAfter w:val="7"/>
          <w:wAfter w:w="10745" w:type="dxa"/>
          <w:trHeight w:val="828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Игровойтренинг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2058"/>
              </w:tabs>
              <w:spacing w:line="268" w:lineRule="exact"/>
              <w:ind w:left="112"/>
            </w:pPr>
            <w:r w:rsidRPr="00521A52">
              <w:t>3.2.2.Выбор</w:t>
            </w:r>
          </w:p>
          <w:p w:rsidR="00310EA9" w:rsidRPr="00521A52" w:rsidRDefault="00310EA9" w:rsidP="00A747A1">
            <w:pPr>
              <w:pStyle w:val="TableParagraph"/>
              <w:ind w:left="112"/>
            </w:pPr>
            <w:r w:rsidRPr="00521A52">
              <w:t>произведения:Басня,</w:t>
            </w:r>
          </w:p>
        </w:tc>
        <w:tc>
          <w:tcPr>
            <w:tcW w:w="1660" w:type="dxa"/>
          </w:tcPr>
          <w:p w:rsidR="00310EA9" w:rsidRDefault="00310EA9">
            <w:r w:rsidRPr="007A5DC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8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5" w:right="1212"/>
            </w:pPr>
            <w:r w:rsidRPr="00521A52">
              <w:t>выполнениемупражнений.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2058"/>
              </w:tabs>
              <w:spacing w:line="268" w:lineRule="exact"/>
              <w:ind w:left="112"/>
            </w:pPr>
            <w:r w:rsidRPr="00521A52">
              <w:t>3.2.3.Выбор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1129"/>
            </w:pPr>
            <w:r w:rsidRPr="00521A52">
              <w:t>стихотворения,прочтение.</w:t>
            </w:r>
          </w:p>
        </w:tc>
        <w:tc>
          <w:tcPr>
            <w:tcW w:w="1660" w:type="dxa"/>
          </w:tcPr>
          <w:p w:rsidR="00310EA9" w:rsidRDefault="00310EA9">
            <w:r w:rsidRPr="007A5DC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94"/>
              </w:tabs>
              <w:ind w:left="115" w:right="89"/>
            </w:pPr>
            <w:r>
              <w:t xml:space="preserve">Творческое </w:t>
            </w:r>
            <w:r w:rsidRPr="00A747A1">
              <w:rPr>
                <w:spacing w:val="-1"/>
              </w:rPr>
              <w:t>задание,</w:t>
            </w:r>
            <w:r w:rsidRPr="00521A52">
              <w:t>анализ.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206"/>
              </w:tabs>
              <w:spacing w:line="268" w:lineRule="exact"/>
              <w:ind w:left="113"/>
            </w:pPr>
            <w:r>
              <w:t xml:space="preserve">Беседа, </w:t>
            </w:r>
            <w:r w:rsidRPr="00521A52">
              <w:t>практическая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3.2.4.Тема.Сверхзадача.</w:t>
            </w:r>
          </w:p>
        </w:tc>
        <w:tc>
          <w:tcPr>
            <w:tcW w:w="1660" w:type="dxa"/>
          </w:tcPr>
          <w:p w:rsidR="00310EA9" w:rsidRDefault="00310EA9">
            <w:r w:rsidRPr="00AC783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наблюдение.</w:t>
            </w:r>
          </w:p>
        </w:tc>
      </w:tr>
      <w:tr w:rsidR="00310EA9" w:rsidRPr="00521A52">
        <w:trPr>
          <w:gridAfter w:val="7"/>
          <w:wAfter w:w="10745" w:type="dxa"/>
          <w:trHeight w:val="828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206"/>
              </w:tabs>
              <w:ind w:left="113" w:right="94"/>
            </w:pPr>
            <w:r>
              <w:t xml:space="preserve">Беседа, </w:t>
            </w:r>
            <w:r w:rsidRPr="00A747A1">
              <w:rPr>
                <w:spacing w:val="-1"/>
              </w:rPr>
              <w:t>практическая</w:t>
            </w:r>
            <w:r w:rsidRPr="00521A52">
              <w:t>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914"/>
              </w:tabs>
              <w:ind w:left="112" w:right="89"/>
            </w:pPr>
            <w:r w:rsidRPr="00521A52">
              <w:t>3.2.5.</w:t>
            </w:r>
            <w:r w:rsidRPr="00A747A1">
              <w:rPr>
                <w:spacing w:val="-1"/>
              </w:rPr>
              <w:t>Логико-</w:t>
            </w:r>
            <w:r w:rsidRPr="00521A52">
              <w:t>интонационная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структуратекста.</w:t>
            </w:r>
          </w:p>
        </w:tc>
        <w:tc>
          <w:tcPr>
            <w:tcW w:w="1660" w:type="dxa"/>
          </w:tcPr>
          <w:p w:rsidR="00310EA9" w:rsidRDefault="00310EA9">
            <w:r w:rsidRPr="00AC783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94"/>
              </w:tabs>
              <w:ind w:left="115" w:right="89"/>
            </w:pPr>
            <w:r>
              <w:t xml:space="preserve">Творческое </w:t>
            </w:r>
            <w:r w:rsidRPr="00A747A1">
              <w:rPr>
                <w:spacing w:val="-1"/>
              </w:rPr>
              <w:t>задание,</w:t>
            </w:r>
            <w:r w:rsidRPr="00521A52">
              <w:t>анализ.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206"/>
              </w:tabs>
              <w:spacing w:line="268" w:lineRule="exact"/>
              <w:ind w:left="113"/>
            </w:pPr>
            <w:r>
              <w:t xml:space="preserve">Беседа, </w:t>
            </w:r>
            <w:r w:rsidRPr="00521A52">
              <w:t>практическая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024"/>
              </w:tabs>
              <w:spacing w:line="268" w:lineRule="exact"/>
              <w:ind w:left="112"/>
            </w:pPr>
            <w:r w:rsidRPr="00521A52">
              <w:t>3.2.6.Индивидуальная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работа.</w:t>
            </w:r>
          </w:p>
        </w:tc>
        <w:tc>
          <w:tcPr>
            <w:tcW w:w="1660" w:type="dxa"/>
          </w:tcPr>
          <w:p w:rsidR="00310EA9" w:rsidRDefault="00310EA9">
            <w:r w:rsidRPr="00AC783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Конкурсчтецов.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206"/>
              </w:tabs>
              <w:spacing w:line="268" w:lineRule="exact"/>
              <w:ind w:left="113"/>
            </w:pPr>
            <w:r>
              <w:t xml:space="preserve">Беседа, </w:t>
            </w:r>
            <w:r w:rsidRPr="00521A52">
              <w:t>практическая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70"/>
                <w:tab w:val="left" w:pos="1782"/>
                <w:tab w:val="left" w:pos="2113"/>
              </w:tabs>
              <w:spacing w:line="268" w:lineRule="exact"/>
              <w:ind w:left="112"/>
            </w:pPr>
            <w:r w:rsidRPr="00521A52">
              <w:t>3.2.7.</w:t>
            </w:r>
            <w:r w:rsidRPr="00521A52">
              <w:tab/>
              <w:t>Работа</w:t>
            </w:r>
            <w:r w:rsidRPr="00521A52">
              <w:tab/>
              <w:t>в</w:t>
            </w:r>
            <w:r w:rsidRPr="00521A52">
              <w:tab/>
              <w:t>малой группе.</w:t>
            </w:r>
          </w:p>
        </w:tc>
        <w:tc>
          <w:tcPr>
            <w:tcW w:w="1660" w:type="dxa"/>
          </w:tcPr>
          <w:p w:rsidR="00310EA9" w:rsidRDefault="00310EA9">
            <w:r w:rsidRPr="00AC783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наблюдение.</w:t>
            </w:r>
          </w:p>
        </w:tc>
      </w:tr>
      <w:tr w:rsidR="00310EA9" w:rsidRPr="00521A52">
        <w:trPr>
          <w:gridAfter w:val="7"/>
          <w:wAfter w:w="10745" w:type="dxa"/>
          <w:trHeight w:val="553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22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206"/>
              </w:tabs>
              <w:spacing w:line="270" w:lineRule="exact"/>
              <w:ind w:left="113"/>
            </w:pPr>
            <w:r>
              <w:t xml:space="preserve">Беседа, </w:t>
            </w:r>
            <w:r w:rsidRPr="00521A52">
              <w:t>практическая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64"/>
                <w:tab w:val="left" w:pos="2611"/>
              </w:tabs>
              <w:spacing w:line="270" w:lineRule="exact"/>
              <w:ind w:left="112"/>
            </w:pPr>
            <w:r w:rsidRPr="00521A52">
              <w:t>3.2.8.</w:t>
            </w:r>
            <w:r w:rsidRPr="00521A52">
              <w:tab/>
              <w:t>Аудиозапись</w:t>
            </w:r>
            <w:r w:rsidRPr="00521A52">
              <w:tab/>
              <w:t>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прослушивание.</w:t>
            </w:r>
          </w:p>
        </w:tc>
        <w:tc>
          <w:tcPr>
            <w:tcW w:w="1660" w:type="dxa"/>
          </w:tcPr>
          <w:p w:rsidR="00310EA9" w:rsidRPr="00521A52" w:rsidRDefault="00310EA9">
            <w:r w:rsidRPr="00735BD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94"/>
              </w:tabs>
              <w:spacing w:line="270" w:lineRule="exact"/>
              <w:ind w:left="115"/>
            </w:pPr>
            <w:r w:rsidRPr="00521A52">
              <w:t>Творческое</w:t>
            </w:r>
            <w:r w:rsidRPr="00521A52">
              <w:tab/>
              <w:t>задание,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анализ.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6094"/>
              <w:rPr>
                <w:b/>
                <w:bCs/>
              </w:rPr>
            </w:pPr>
            <w:r w:rsidRPr="00A747A1">
              <w:rPr>
                <w:b/>
                <w:bCs/>
              </w:rPr>
              <w:t>4.Ритмопластика.(27ч)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Творческаямастерская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295"/>
              </w:tabs>
              <w:spacing w:line="268" w:lineRule="exact"/>
              <w:ind w:left="112"/>
            </w:pPr>
            <w:r w:rsidRPr="00521A52">
              <w:t>4.1.Пластический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тренинг.</w:t>
            </w:r>
          </w:p>
        </w:tc>
        <w:tc>
          <w:tcPr>
            <w:tcW w:w="1660" w:type="dxa"/>
          </w:tcPr>
          <w:p w:rsidR="00310EA9" w:rsidRDefault="00310EA9">
            <w:r w:rsidRPr="005574B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8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выполнением.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 w:right="518"/>
            </w:pPr>
            <w:r w:rsidRPr="00A747A1">
              <w:rPr>
                <w:spacing w:val="-1"/>
              </w:rPr>
              <w:t>Ритмопластический</w:t>
            </w:r>
            <w:r w:rsidRPr="00521A52">
              <w:t>тренинг.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170"/>
                <w:tab w:val="left" w:pos="2382"/>
              </w:tabs>
              <w:spacing w:line="268" w:lineRule="exact"/>
              <w:ind w:left="112"/>
            </w:pPr>
            <w:r w:rsidRPr="00521A52">
              <w:t>4.1.1.Работа над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82"/>
            </w:pPr>
            <w:r w:rsidRPr="00521A52">
              <w:t>освобождениеммышцотзажимов.</w:t>
            </w:r>
          </w:p>
        </w:tc>
        <w:tc>
          <w:tcPr>
            <w:tcW w:w="1660" w:type="dxa"/>
          </w:tcPr>
          <w:p w:rsidR="00310EA9" w:rsidRDefault="00310EA9">
            <w:r w:rsidRPr="005574B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095" w:right="369" w:hanging="699"/>
            </w:pPr>
            <w:r w:rsidRPr="00521A52">
              <w:t>Анализтворческихработ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707"/>
              </w:tabs>
              <w:ind w:left="113" w:right="92"/>
            </w:pPr>
            <w:r>
              <w:t xml:space="preserve">Упражнения, </w:t>
            </w:r>
            <w:r w:rsidRPr="00A747A1">
              <w:rPr>
                <w:spacing w:val="-1"/>
              </w:rPr>
              <w:t>Игровой</w:t>
            </w:r>
            <w:r w:rsidRPr="00521A52">
              <w:t>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826"/>
              </w:tabs>
              <w:spacing w:line="268" w:lineRule="exact"/>
              <w:ind w:left="112"/>
            </w:pPr>
            <w:r w:rsidRPr="00521A52">
              <w:t>4.1.2.Развитие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887"/>
            </w:pPr>
            <w:r w:rsidRPr="00521A52">
              <w:t>пластическойвыразительности.</w:t>
            </w:r>
          </w:p>
        </w:tc>
        <w:tc>
          <w:tcPr>
            <w:tcW w:w="1660" w:type="dxa"/>
          </w:tcPr>
          <w:p w:rsidR="00310EA9" w:rsidRDefault="00310EA9">
            <w:r w:rsidRPr="005574B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095" w:right="369" w:hanging="699"/>
            </w:pPr>
            <w:r w:rsidRPr="00521A52">
              <w:t>Анализтворческихработ</w:t>
            </w:r>
          </w:p>
        </w:tc>
      </w:tr>
      <w:tr w:rsidR="00310EA9" w:rsidRPr="00521A52">
        <w:trPr>
          <w:gridAfter w:val="7"/>
          <w:wAfter w:w="10745" w:type="dxa"/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707"/>
              </w:tabs>
              <w:spacing w:line="268" w:lineRule="exact"/>
              <w:ind w:left="113"/>
            </w:pPr>
            <w:r>
              <w:t xml:space="preserve">Упражнения, </w:t>
            </w:r>
            <w:r w:rsidRPr="00521A52">
              <w:t>Игровой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4.2.Пластическийобраз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персонажа.</w:t>
            </w:r>
          </w:p>
        </w:tc>
        <w:tc>
          <w:tcPr>
            <w:tcW w:w="1660" w:type="dxa"/>
          </w:tcPr>
          <w:p w:rsidR="00310EA9" w:rsidRDefault="00310EA9">
            <w:r w:rsidRPr="00157D1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94" w:right="173"/>
              <w:jc w:val="center"/>
            </w:pPr>
            <w:r w:rsidRPr="00521A52">
              <w:t>Диагностическиеигры</w:t>
            </w:r>
          </w:p>
        </w:tc>
      </w:tr>
      <w:tr w:rsidR="00310EA9" w:rsidRPr="00521A52">
        <w:trPr>
          <w:gridAfter w:val="7"/>
          <w:wAfter w:w="10745" w:type="dxa"/>
          <w:trHeight w:val="138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27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707"/>
              </w:tabs>
              <w:ind w:left="113" w:right="92"/>
            </w:pPr>
            <w:r>
              <w:t xml:space="preserve">Упражнения, </w:t>
            </w:r>
            <w:r w:rsidRPr="00A747A1">
              <w:rPr>
                <w:spacing w:val="-1"/>
              </w:rPr>
              <w:t>Игровой</w:t>
            </w:r>
            <w:r w:rsidRPr="00521A52">
              <w:t>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033"/>
                <w:tab w:val="left" w:pos="1633"/>
                <w:tab w:val="left" w:pos="1900"/>
                <w:tab w:val="left" w:pos="2628"/>
              </w:tabs>
              <w:ind w:left="112" w:right="89"/>
            </w:pPr>
            <w:r w:rsidRPr="00521A52">
              <w:t>4.2.1.</w:t>
            </w:r>
            <w:r w:rsidRPr="00521A52">
              <w:tab/>
            </w:r>
            <w:r w:rsidRPr="00A747A1">
              <w:rPr>
                <w:spacing w:val="-1"/>
              </w:rPr>
              <w:t>Приемы</w:t>
            </w:r>
            <w:r w:rsidRPr="00521A52">
              <w:t>пластическойвыразительности</w:t>
            </w:r>
            <w:r w:rsidRPr="00521A52">
              <w:tab/>
            </w:r>
            <w:r w:rsidRPr="00521A52">
              <w:tab/>
            </w:r>
            <w:r w:rsidRPr="00A747A1">
              <w:rPr>
                <w:spacing w:val="-4"/>
              </w:rPr>
              <w:t>в</w:t>
            </w:r>
            <w:r w:rsidRPr="00521A52">
              <w:t>работе</w:t>
            </w:r>
            <w:r w:rsidRPr="00521A52">
              <w:tab/>
              <w:t>над</w:t>
            </w:r>
            <w:r w:rsidRPr="00521A52">
              <w:tab/>
            </w:r>
            <w:r w:rsidRPr="00A747A1">
              <w:rPr>
                <w:spacing w:val="-1"/>
              </w:rPr>
              <w:t>сказочным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персонажем.</w:t>
            </w:r>
          </w:p>
        </w:tc>
        <w:tc>
          <w:tcPr>
            <w:tcW w:w="1660" w:type="dxa"/>
          </w:tcPr>
          <w:p w:rsidR="00310EA9" w:rsidRDefault="00310EA9">
            <w:r w:rsidRPr="00157D1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94" w:right="173"/>
              <w:jc w:val="center"/>
            </w:pPr>
            <w:r w:rsidRPr="00521A52">
              <w:t>Диагностическиеигры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707"/>
              </w:tabs>
              <w:ind w:left="113" w:right="92"/>
            </w:pPr>
            <w:r>
              <w:t xml:space="preserve">Упражнения, </w:t>
            </w:r>
            <w:r w:rsidRPr="00A747A1">
              <w:rPr>
                <w:spacing w:val="-1"/>
              </w:rPr>
              <w:t>Игровой</w:t>
            </w:r>
            <w:r w:rsidRPr="00521A52">
              <w:t>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75"/>
                <w:tab w:val="left" w:pos="2038"/>
              </w:tabs>
              <w:ind w:left="112" w:right="90"/>
            </w:pPr>
            <w:r w:rsidRPr="00521A52">
              <w:t>4.2.2.</w:t>
            </w:r>
            <w:r w:rsidRPr="00521A52">
              <w:tab/>
              <w:t>Походка,</w:t>
            </w:r>
            <w:r w:rsidRPr="00521A52">
              <w:tab/>
            </w:r>
            <w:r w:rsidRPr="00A747A1">
              <w:rPr>
                <w:spacing w:val="-2"/>
              </w:rPr>
              <w:t>жесты,</w:t>
            </w:r>
            <w:r w:rsidRPr="00521A52">
              <w:t>пластикатела.</w:t>
            </w:r>
          </w:p>
        </w:tc>
        <w:tc>
          <w:tcPr>
            <w:tcW w:w="1660" w:type="dxa"/>
          </w:tcPr>
          <w:p w:rsidR="00310EA9" w:rsidRDefault="00310EA9">
            <w:r w:rsidRPr="004648AC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94" w:right="173"/>
              <w:jc w:val="center"/>
            </w:pPr>
            <w:r w:rsidRPr="00521A52">
              <w:t>Диагностическиеигры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Просмотрвидеофильма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03"/>
              </w:tabs>
              <w:spacing w:line="268" w:lineRule="exact"/>
              <w:ind w:left="112"/>
            </w:pPr>
            <w:r w:rsidRPr="00521A52">
              <w:t>4.3.Элементы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танцевальныхдвижений.</w:t>
            </w:r>
          </w:p>
        </w:tc>
        <w:tc>
          <w:tcPr>
            <w:tcW w:w="1660" w:type="dxa"/>
          </w:tcPr>
          <w:p w:rsidR="00310EA9" w:rsidRDefault="00310EA9">
            <w:r w:rsidRPr="004648AC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94" w:right="173"/>
              <w:jc w:val="center"/>
            </w:pPr>
            <w:r w:rsidRPr="00521A52">
              <w:t>Конкурс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753"/>
              </w:tabs>
              <w:spacing w:line="268" w:lineRule="exact"/>
              <w:ind w:left="113"/>
            </w:pPr>
            <w:r>
              <w:t xml:space="preserve">Упражнения, </w:t>
            </w:r>
            <w:r w:rsidRPr="00521A52">
              <w:t>игровой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4.3.1.Русскийнародный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танец.</w:t>
            </w:r>
          </w:p>
        </w:tc>
        <w:tc>
          <w:tcPr>
            <w:tcW w:w="1660" w:type="dxa"/>
          </w:tcPr>
          <w:p w:rsidR="00310EA9" w:rsidRDefault="00310EA9">
            <w:r w:rsidRPr="004648AC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92" w:right="173"/>
              <w:jc w:val="center"/>
            </w:pPr>
            <w:r w:rsidRPr="00521A52">
              <w:t>Анализтворческих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94" w:right="172"/>
              <w:jc w:val="center"/>
            </w:pPr>
            <w:r w:rsidRPr="00521A52">
              <w:t>работ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Импровизация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4.3.2.Эстрадныйтанец.</w:t>
            </w:r>
          </w:p>
        </w:tc>
        <w:tc>
          <w:tcPr>
            <w:tcW w:w="1660" w:type="dxa"/>
          </w:tcPr>
          <w:p w:rsidR="00310EA9" w:rsidRDefault="00310EA9">
            <w:r w:rsidRPr="004648AC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92" w:right="173"/>
              <w:jc w:val="center"/>
            </w:pPr>
            <w:r w:rsidRPr="00521A52">
              <w:t>Анализтворческих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94" w:right="172"/>
              <w:jc w:val="center"/>
            </w:pPr>
            <w:r w:rsidRPr="00521A52">
              <w:t>работ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265" w:right="5250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5.Актерскоемастерство.(51ч)</w:t>
            </w:r>
          </w:p>
        </w:tc>
      </w:tr>
      <w:tr w:rsidR="00310EA9" w:rsidRPr="00521A52">
        <w:trPr>
          <w:gridAfter w:val="7"/>
          <w:wAfter w:w="10745" w:type="dxa"/>
          <w:trHeight w:val="110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753"/>
              </w:tabs>
              <w:ind w:left="113" w:right="93"/>
            </w:pPr>
            <w:r>
              <w:t xml:space="preserve">Упражнения, </w:t>
            </w:r>
            <w:bookmarkStart w:id="0" w:name="_GoBack"/>
            <w:bookmarkEnd w:id="0"/>
            <w:r w:rsidRPr="00A747A1">
              <w:rPr>
                <w:spacing w:val="-1"/>
              </w:rPr>
              <w:t>игровой</w:t>
            </w:r>
            <w:r w:rsidRPr="00521A52">
              <w:t>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18"/>
              </w:tabs>
              <w:ind w:left="112" w:right="88"/>
              <w:jc w:val="both"/>
            </w:pPr>
            <w:r w:rsidRPr="00521A52">
              <w:t>5.1.</w:t>
            </w:r>
            <w:r w:rsidRPr="00A747A1">
              <w:rPr>
                <w:spacing w:val="-1"/>
              </w:rPr>
              <w:t>Организация</w:t>
            </w:r>
            <w:r w:rsidRPr="00521A52">
              <w:t>внимания,воображения,памяти.</w:t>
            </w:r>
          </w:p>
        </w:tc>
        <w:tc>
          <w:tcPr>
            <w:tcW w:w="1660" w:type="dxa"/>
          </w:tcPr>
          <w:p w:rsidR="00310EA9" w:rsidRDefault="00310EA9">
            <w:r w:rsidRPr="00CF32C9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349"/>
            </w:pPr>
            <w:r w:rsidRPr="00521A52">
              <w:t>Выполнениеконтрольногозадания</w:t>
            </w:r>
          </w:p>
        </w:tc>
      </w:tr>
      <w:tr w:rsidR="00310EA9" w:rsidRPr="00521A52">
        <w:trPr>
          <w:gridAfter w:val="7"/>
          <w:wAfter w:w="10745" w:type="dxa"/>
          <w:trHeight w:val="829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33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Рассказ,упражнения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33"/>
                <w:tab w:val="left" w:pos="2506"/>
              </w:tabs>
              <w:ind w:left="112" w:right="88"/>
            </w:pPr>
            <w:r w:rsidRPr="00521A52">
              <w:t>5.1.1.Упражнения</w:t>
            </w:r>
            <w:r w:rsidRPr="00521A52">
              <w:tab/>
            </w:r>
            <w:r w:rsidRPr="00A747A1">
              <w:rPr>
                <w:spacing w:val="-2"/>
              </w:rPr>
              <w:t>на</w:t>
            </w:r>
            <w:r w:rsidRPr="00521A52">
              <w:t>раскрепощение</w:t>
            </w:r>
          </w:p>
        </w:tc>
        <w:tc>
          <w:tcPr>
            <w:tcW w:w="1660" w:type="dxa"/>
          </w:tcPr>
          <w:p w:rsidR="00310EA9" w:rsidRDefault="00310EA9">
            <w:r w:rsidRPr="00CF32C9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1251"/>
            </w:pPr>
            <w:r w:rsidRPr="00521A52">
              <w:t>Наблюдение,контрольные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упражнениятренинга.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Актерскийтренинг.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33"/>
                <w:tab w:val="left" w:pos="2506"/>
              </w:tabs>
              <w:spacing w:line="268" w:lineRule="exact"/>
              <w:ind w:left="112"/>
            </w:pPr>
            <w:r w:rsidRPr="00521A52">
              <w:t>5.1.2.</w:t>
            </w:r>
            <w:r w:rsidRPr="00521A52">
              <w:tab/>
              <w:t>Упражнения на развитие актерских навыков.</w:t>
            </w:r>
          </w:p>
        </w:tc>
        <w:tc>
          <w:tcPr>
            <w:tcW w:w="1660" w:type="dxa"/>
          </w:tcPr>
          <w:p w:rsidR="00310EA9" w:rsidRDefault="00310EA9">
            <w:r w:rsidRPr="00CF32C9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8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413"/>
              </w:tabs>
              <w:spacing w:line="268" w:lineRule="exact"/>
              <w:ind w:left="115"/>
            </w:pPr>
            <w:r w:rsidRPr="00521A52">
              <w:t>выполнением упр</w:t>
            </w:r>
            <w:r>
              <w:t xml:space="preserve">ажнения на </w:t>
            </w:r>
            <w:r w:rsidRPr="00521A52">
              <w:t>внимание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Рассказ,упражнения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254"/>
              </w:tabs>
              <w:spacing w:line="268" w:lineRule="exact"/>
              <w:ind w:left="112"/>
            </w:pPr>
            <w:r w:rsidRPr="00521A52">
              <w:t>5.1.3.Коллективные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коммуникативныеигры.</w:t>
            </w:r>
          </w:p>
        </w:tc>
        <w:tc>
          <w:tcPr>
            <w:tcW w:w="1660" w:type="dxa"/>
          </w:tcPr>
          <w:p w:rsidR="00310EA9" w:rsidRDefault="00310EA9">
            <w:r w:rsidRPr="00CF32C9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Беседа,этюды.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spacing w:line="268" w:lineRule="exact"/>
              <w:ind w:left="112"/>
            </w:pPr>
            <w:r w:rsidRPr="00521A52">
              <w:t>5.2.Сценическое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действие.</w:t>
            </w:r>
          </w:p>
        </w:tc>
        <w:tc>
          <w:tcPr>
            <w:tcW w:w="1660" w:type="dxa"/>
          </w:tcPr>
          <w:p w:rsidR="00310EA9" w:rsidRDefault="00310EA9">
            <w:r w:rsidRPr="00543E8F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248"/>
              </w:tabs>
              <w:spacing w:line="268" w:lineRule="exact"/>
              <w:ind w:left="115"/>
            </w:pPr>
            <w:r>
              <w:t xml:space="preserve">Анализ </w:t>
            </w:r>
            <w:r w:rsidRPr="00521A52">
              <w:t>практической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работы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Рассказ,упражнения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03"/>
              </w:tabs>
              <w:spacing w:line="268" w:lineRule="exact"/>
              <w:ind w:left="112"/>
            </w:pPr>
            <w:r w:rsidRPr="00521A52">
              <w:t>5.2.1.Элементы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сценическогодействия.</w:t>
            </w:r>
          </w:p>
        </w:tc>
        <w:tc>
          <w:tcPr>
            <w:tcW w:w="1660" w:type="dxa"/>
          </w:tcPr>
          <w:p w:rsidR="00310EA9" w:rsidRDefault="00310EA9">
            <w:r w:rsidRPr="00543E8F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Выполнение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контрольногозадания</w:t>
            </w:r>
          </w:p>
        </w:tc>
      </w:tr>
      <w:tr w:rsidR="00310EA9" w:rsidRPr="00521A52">
        <w:trPr>
          <w:gridAfter w:val="7"/>
          <w:wAfter w:w="10745" w:type="dxa"/>
          <w:trHeight w:val="549"/>
        </w:trPr>
        <w:tc>
          <w:tcPr>
            <w:tcW w:w="662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38</w:t>
            </w:r>
          </w:p>
        </w:tc>
        <w:tc>
          <w:tcPr>
            <w:tcW w:w="950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Беседа,этюды.</w:t>
            </w:r>
          </w:p>
        </w:tc>
        <w:tc>
          <w:tcPr>
            <w:tcW w:w="911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tabs>
                <w:tab w:val="left" w:pos="1322"/>
              </w:tabs>
              <w:spacing w:line="269" w:lineRule="exact"/>
              <w:ind w:left="112"/>
            </w:pPr>
            <w:r w:rsidRPr="00521A52">
              <w:t>5.2.2.Бессловесные</w:t>
            </w:r>
          </w:p>
          <w:p w:rsidR="00310EA9" w:rsidRPr="00521A52" w:rsidRDefault="00310EA9" w:rsidP="00A747A1">
            <w:pPr>
              <w:pStyle w:val="TableParagraph"/>
              <w:spacing w:line="261" w:lineRule="exact"/>
              <w:ind w:left="112"/>
            </w:pPr>
            <w:r w:rsidRPr="00521A52">
              <w:t>элементыдействия.</w:t>
            </w:r>
          </w:p>
        </w:tc>
        <w:tc>
          <w:tcPr>
            <w:tcW w:w="1660" w:type="dxa"/>
            <w:tcBorders>
              <w:bottom w:val="single" w:sz="6" w:space="0" w:color="000000"/>
            </w:tcBorders>
          </w:tcPr>
          <w:p w:rsidR="00310EA9" w:rsidRDefault="00310EA9">
            <w:r w:rsidRPr="00543E8F">
              <w:t>МБОУ «Старосаврушская ООШ» Каб.№2</w:t>
            </w:r>
          </w:p>
        </w:tc>
        <w:tc>
          <w:tcPr>
            <w:tcW w:w="2750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Этюд,миниатюра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39</w:t>
            </w:r>
          </w:p>
        </w:tc>
        <w:tc>
          <w:tcPr>
            <w:tcW w:w="950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Общеразвивающие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игры</w:t>
            </w:r>
          </w:p>
        </w:tc>
        <w:tc>
          <w:tcPr>
            <w:tcW w:w="911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tabs>
                <w:tab w:val="left" w:pos="1619"/>
              </w:tabs>
              <w:spacing w:line="268" w:lineRule="exact"/>
              <w:ind w:left="112"/>
            </w:pPr>
            <w:r w:rsidRPr="00521A52">
              <w:t>5.2.3.Словесные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действия.</w:t>
            </w:r>
          </w:p>
        </w:tc>
        <w:tc>
          <w:tcPr>
            <w:tcW w:w="1660" w:type="dxa"/>
            <w:tcBorders>
              <w:top w:val="single" w:sz="6" w:space="0" w:color="000000"/>
            </w:tcBorders>
          </w:tcPr>
          <w:p w:rsidR="00310EA9" w:rsidRDefault="00310EA9">
            <w:r w:rsidRPr="00543E8F">
              <w:t>МБОУ «Старосаврушская ООШ» Каб.№2</w:t>
            </w:r>
          </w:p>
        </w:tc>
        <w:tc>
          <w:tcPr>
            <w:tcW w:w="2750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Театральныеигры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ind w:left="112" w:right="83"/>
            </w:pPr>
            <w:r w:rsidRPr="00521A52">
              <w:t>5.2.4.Логикадействийипредлагаемые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обстоятельства.</w:t>
            </w:r>
          </w:p>
        </w:tc>
        <w:tc>
          <w:tcPr>
            <w:tcW w:w="1660" w:type="dxa"/>
          </w:tcPr>
          <w:p w:rsidR="00310EA9" w:rsidRDefault="00310EA9">
            <w:r w:rsidRPr="00543E8F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Практическоезадание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5.2.5.Составныеобраза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роли.</w:t>
            </w:r>
          </w:p>
        </w:tc>
        <w:tc>
          <w:tcPr>
            <w:tcW w:w="1660" w:type="dxa"/>
          </w:tcPr>
          <w:p w:rsidR="00310EA9" w:rsidRDefault="00310EA9">
            <w:r w:rsidRPr="00B169DD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Этюд,упражнения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5.3.Творческая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мастерская.</w:t>
            </w:r>
          </w:p>
        </w:tc>
        <w:tc>
          <w:tcPr>
            <w:tcW w:w="1660" w:type="dxa"/>
          </w:tcPr>
          <w:p w:rsidR="00310EA9" w:rsidRDefault="00310EA9">
            <w:r w:rsidRPr="00B169DD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</w:t>
            </w:r>
          </w:p>
        </w:tc>
      </w:tr>
      <w:tr w:rsidR="00310EA9" w:rsidRPr="00521A52">
        <w:trPr>
          <w:gridAfter w:val="7"/>
          <w:wAfter w:w="10745" w:type="dxa"/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Творческаямастерская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5.3.1.Конкурсно-игровая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программа.</w:t>
            </w:r>
          </w:p>
        </w:tc>
        <w:tc>
          <w:tcPr>
            <w:tcW w:w="1660" w:type="dxa"/>
          </w:tcPr>
          <w:p w:rsidR="00310EA9" w:rsidRDefault="00310EA9">
            <w:r w:rsidRPr="00B169DD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Театрализованное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представление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Творческаямастерская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516"/>
              </w:tabs>
              <w:ind w:left="112" w:right="87"/>
            </w:pPr>
            <w:r w:rsidRPr="00521A52">
              <w:t>5.3.2.</w:t>
            </w:r>
            <w:r w:rsidRPr="00A747A1">
              <w:rPr>
                <w:spacing w:val="-1"/>
              </w:rPr>
              <w:t>Проведение</w:t>
            </w:r>
            <w:r w:rsidRPr="00521A52">
              <w:t>конкурсовиобщениесо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зрительнымзалом.</w:t>
            </w:r>
          </w:p>
        </w:tc>
        <w:tc>
          <w:tcPr>
            <w:tcW w:w="1660" w:type="dxa"/>
          </w:tcPr>
          <w:p w:rsidR="00310EA9" w:rsidRDefault="00310EA9">
            <w:r w:rsidRPr="00B169DD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988"/>
            </w:pPr>
            <w:r w:rsidRPr="00A747A1">
              <w:rPr>
                <w:spacing w:val="-1"/>
              </w:rPr>
              <w:t>Педагогическое</w:t>
            </w:r>
            <w:r w:rsidRPr="00521A52">
              <w:t>наблюдение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45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Творческаямастерская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2"/>
            </w:pPr>
            <w:r w:rsidRPr="00521A52">
              <w:t>5.3.3.Игрысзалом.</w:t>
            </w:r>
          </w:p>
        </w:tc>
        <w:tc>
          <w:tcPr>
            <w:tcW w:w="1660" w:type="dxa"/>
          </w:tcPr>
          <w:p w:rsidR="00310EA9" w:rsidRDefault="00310EA9">
            <w:r w:rsidRPr="002C7E7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Театрализованное</w:t>
            </w:r>
          </w:p>
          <w:p w:rsidR="00310EA9" w:rsidRPr="00521A52" w:rsidRDefault="00310EA9" w:rsidP="00A747A1">
            <w:pPr>
              <w:pStyle w:val="TableParagraph"/>
              <w:spacing w:line="261" w:lineRule="exact"/>
              <w:ind w:left="115"/>
            </w:pPr>
            <w:r w:rsidRPr="00521A52">
              <w:t>представление</w:t>
            </w:r>
          </w:p>
        </w:tc>
      </w:tr>
      <w:tr w:rsidR="00310EA9" w:rsidRPr="00521A52">
        <w:trPr>
          <w:gridAfter w:val="7"/>
          <w:wAfter w:w="10745" w:type="dxa"/>
          <w:trHeight w:val="55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46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Практическоезадание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814"/>
              </w:tabs>
              <w:spacing w:line="270" w:lineRule="exact"/>
              <w:ind w:left="112"/>
            </w:pPr>
            <w:r w:rsidRPr="00521A52">
              <w:t>5.3.4.Ведущие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конкурснойпрограммы.</w:t>
            </w:r>
          </w:p>
        </w:tc>
        <w:tc>
          <w:tcPr>
            <w:tcW w:w="1660" w:type="dxa"/>
          </w:tcPr>
          <w:p w:rsidR="00310EA9" w:rsidRDefault="00310EA9">
            <w:r w:rsidRPr="002C7E7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Сценическое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выступление</w:t>
            </w:r>
          </w:p>
        </w:tc>
      </w:tr>
      <w:tr w:rsidR="00310EA9" w:rsidRPr="00521A52">
        <w:trPr>
          <w:gridAfter w:val="7"/>
          <w:wAfter w:w="10745" w:type="dxa"/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96"/>
              </w:tabs>
              <w:spacing w:line="268" w:lineRule="exact"/>
              <w:ind w:left="112"/>
            </w:pPr>
            <w:r w:rsidRPr="00521A52">
              <w:t>5.3.5.Особенности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написаниясценария.</w:t>
            </w:r>
          </w:p>
        </w:tc>
        <w:tc>
          <w:tcPr>
            <w:tcW w:w="1660" w:type="dxa"/>
          </w:tcPr>
          <w:p w:rsidR="00310EA9" w:rsidRDefault="00310EA9">
            <w:r w:rsidRPr="002C7E7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Выполнение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контрольныхзаданий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Театральныеигры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170"/>
                <w:tab w:val="left" w:pos="2382"/>
              </w:tabs>
              <w:spacing w:line="268" w:lineRule="exact"/>
              <w:ind w:left="112"/>
            </w:pPr>
            <w:r w:rsidRPr="00521A52">
              <w:t>5.3.6.Работа над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сценарием.</w:t>
            </w:r>
          </w:p>
        </w:tc>
        <w:tc>
          <w:tcPr>
            <w:tcW w:w="1660" w:type="dxa"/>
          </w:tcPr>
          <w:p w:rsidR="00310EA9" w:rsidRDefault="00310EA9">
            <w:r w:rsidRPr="002C7E7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</w:t>
            </w:r>
          </w:p>
        </w:tc>
      </w:tr>
      <w:tr w:rsidR="00310EA9" w:rsidRPr="00521A52">
        <w:trPr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192"/>
              <w:rPr>
                <w:b/>
                <w:bCs/>
              </w:rPr>
            </w:pPr>
            <w:r w:rsidRPr="00A747A1">
              <w:rPr>
                <w:b/>
                <w:bCs/>
              </w:rPr>
              <w:t>6.Работанадпьесойиспектаклем.(57ч)</w:t>
            </w:r>
          </w:p>
        </w:tc>
        <w:tc>
          <w:tcPr>
            <w:tcW w:w="1535" w:type="dxa"/>
          </w:tcPr>
          <w:p w:rsidR="00310EA9" w:rsidRPr="00521A52" w:rsidRDefault="00310EA9"/>
        </w:tc>
        <w:tc>
          <w:tcPr>
            <w:tcW w:w="1535" w:type="dxa"/>
          </w:tcPr>
          <w:p w:rsidR="00310EA9" w:rsidRPr="00521A52" w:rsidRDefault="00310EA9"/>
        </w:tc>
        <w:tc>
          <w:tcPr>
            <w:tcW w:w="1535" w:type="dxa"/>
          </w:tcPr>
          <w:p w:rsidR="00310EA9" w:rsidRPr="00521A52" w:rsidRDefault="00310EA9"/>
        </w:tc>
        <w:tc>
          <w:tcPr>
            <w:tcW w:w="1535" w:type="dxa"/>
          </w:tcPr>
          <w:p w:rsidR="00310EA9" w:rsidRPr="00521A52" w:rsidRDefault="00310EA9"/>
        </w:tc>
        <w:tc>
          <w:tcPr>
            <w:tcW w:w="1535" w:type="dxa"/>
          </w:tcPr>
          <w:p w:rsidR="00310EA9" w:rsidRPr="00521A52" w:rsidRDefault="00310EA9"/>
        </w:tc>
        <w:tc>
          <w:tcPr>
            <w:tcW w:w="1535" w:type="dxa"/>
          </w:tcPr>
          <w:p w:rsidR="00310EA9" w:rsidRPr="00521A52" w:rsidRDefault="00310EA9"/>
        </w:tc>
        <w:tc>
          <w:tcPr>
            <w:tcW w:w="1535" w:type="dxa"/>
          </w:tcPr>
          <w:p w:rsidR="00310EA9" w:rsidRPr="00521A52" w:rsidRDefault="00310EA9">
            <w:r w:rsidRPr="00521A52">
              <w:t>МБОУ «Сунчелеевская СОШ им.академикаН.Т.Саврукова» Каб.№2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49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3"/>
            </w:pPr>
            <w:r w:rsidRPr="00521A52">
              <w:t>Игровойтренинг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6.1.Выборпьесы.</w:t>
            </w:r>
          </w:p>
        </w:tc>
        <w:tc>
          <w:tcPr>
            <w:tcW w:w="1660" w:type="dxa"/>
          </w:tcPr>
          <w:p w:rsidR="00310EA9" w:rsidRDefault="00310EA9">
            <w:r w:rsidRPr="00F74C5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278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07"/>
            </w:pPr>
            <w:r w:rsidRPr="00521A52">
              <w:t>50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13"/>
            </w:pPr>
            <w:r w:rsidRPr="00521A52">
              <w:t>Игровойтренинг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690"/>
                <w:tab w:val="left" w:pos="1661"/>
                <w:tab w:val="left" w:pos="2491"/>
              </w:tabs>
              <w:spacing w:line="258" w:lineRule="exact"/>
              <w:ind w:left="112"/>
            </w:pPr>
            <w:r w:rsidRPr="00521A52">
              <w:t>6.2.</w:t>
            </w:r>
            <w:r w:rsidRPr="00521A52">
              <w:tab/>
              <w:t>Анализ</w:t>
            </w:r>
            <w:r w:rsidRPr="00521A52">
              <w:tab/>
              <w:t>пьесы</w:t>
            </w:r>
            <w:r w:rsidRPr="00521A52">
              <w:tab/>
              <w:t>по событиям.</w:t>
            </w:r>
          </w:p>
        </w:tc>
        <w:tc>
          <w:tcPr>
            <w:tcW w:w="1660" w:type="dxa"/>
          </w:tcPr>
          <w:p w:rsidR="00310EA9" w:rsidRDefault="00310EA9">
            <w:r w:rsidRPr="00F74C5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58" w:lineRule="exact"/>
              <w:ind w:left="115"/>
            </w:pPr>
            <w:r>
              <w:t xml:space="preserve">Контроль </w:t>
            </w:r>
            <w:r w:rsidRPr="00521A52">
              <w:t>за выполнениемтренинга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Творческаямастерская.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082"/>
                <w:tab w:val="left" w:pos="2384"/>
              </w:tabs>
              <w:spacing w:line="268" w:lineRule="exact"/>
              <w:ind w:left="112"/>
            </w:pPr>
            <w:r w:rsidRPr="00521A52">
              <w:t>6.3.</w:t>
            </w:r>
            <w:r w:rsidRPr="00521A52">
              <w:tab/>
              <w:t>Работа</w:t>
            </w:r>
            <w:r w:rsidRPr="00521A52">
              <w:tab/>
              <w:t>ад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отдельнымиэпизодами.</w:t>
            </w:r>
          </w:p>
        </w:tc>
        <w:tc>
          <w:tcPr>
            <w:tcW w:w="1660" w:type="dxa"/>
          </w:tcPr>
          <w:p w:rsidR="00310EA9" w:rsidRDefault="00310EA9">
            <w:r w:rsidRPr="00F74C5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Опрос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52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3"/>
            </w:pPr>
            <w:r w:rsidRPr="00521A52">
              <w:t>Творческаямастерская.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6.3.1.Творческиепробы.</w:t>
            </w:r>
          </w:p>
        </w:tc>
        <w:tc>
          <w:tcPr>
            <w:tcW w:w="1660" w:type="dxa"/>
          </w:tcPr>
          <w:p w:rsidR="00310EA9" w:rsidRDefault="00310EA9">
            <w:r w:rsidRPr="00F74C5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5"/>
            </w:pPr>
            <w:r w:rsidRPr="00521A52">
              <w:t>Творческоезадание.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Творческаямастерская.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26"/>
                <w:tab w:val="left" w:pos="2612"/>
              </w:tabs>
              <w:spacing w:line="268" w:lineRule="exact"/>
              <w:ind w:left="112"/>
            </w:pPr>
            <w:r w:rsidRPr="00521A52">
              <w:t>6.3.1.Показ</w:t>
            </w:r>
            <w:r w:rsidRPr="00521A52">
              <w:tab/>
              <w:t>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обсуждение.</w:t>
            </w:r>
          </w:p>
        </w:tc>
        <w:tc>
          <w:tcPr>
            <w:tcW w:w="1660" w:type="dxa"/>
          </w:tcPr>
          <w:p w:rsidR="00310EA9" w:rsidRDefault="00310EA9">
            <w:r w:rsidRPr="00AA6CF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Опрос.</w:t>
            </w:r>
          </w:p>
        </w:tc>
      </w:tr>
      <w:tr w:rsidR="00310EA9" w:rsidRPr="00521A52">
        <w:trPr>
          <w:gridAfter w:val="7"/>
          <w:wAfter w:w="10745" w:type="dxa"/>
          <w:trHeight w:val="55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54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Творческаямастерская,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репетиции.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221"/>
              </w:tabs>
              <w:spacing w:line="270" w:lineRule="exact"/>
              <w:ind w:left="112"/>
            </w:pPr>
            <w:r w:rsidRPr="00521A52">
              <w:t>6.3.1.Распределение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ролей.</w:t>
            </w:r>
          </w:p>
        </w:tc>
        <w:tc>
          <w:tcPr>
            <w:tcW w:w="1660" w:type="dxa"/>
          </w:tcPr>
          <w:p w:rsidR="00310EA9" w:rsidRDefault="00310EA9">
            <w:r w:rsidRPr="00AA6CF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143"/>
                <w:tab w:val="left" w:pos="2427"/>
              </w:tabs>
              <w:spacing w:line="270" w:lineRule="exact"/>
              <w:ind w:left="115"/>
            </w:pPr>
            <w:r>
              <w:t xml:space="preserve">Показ отрывки </w:t>
            </w:r>
            <w:r w:rsidRPr="00521A52">
              <w:t>из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спектакля</w:t>
            </w:r>
          </w:p>
        </w:tc>
      </w:tr>
      <w:tr w:rsidR="00310EA9" w:rsidRPr="00521A52">
        <w:trPr>
          <w:gridAfter w:val="7"/>
          <w:wAfter w:w="10745" w:type="dxa"/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Творческаягостиная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170"/>
                <w:tab w:val="left" w:pos="2382"/>
              </w:tabs>
              <w:spacing w:line="268" w:lineRule="exact"/>
              <w:ind w:left="112"/>
            </w:pPr>
            <w:r w:rsidRPr="00521A52">
              <w:t>6.3.1.Работа над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созданиемобраза,</w:t>
            </w:r>
          </w:p>
        </w:tc>
        <w:tc>
          <w:tcPr>
            <w:tcW w:w="1660" w:type="dxa"/>
          </w:tcPr>
          <w:p w:rsidR="00310EA9" w:rsidRDefault="00310EA9">
            <w:r w:rsidRPr="00AA6CF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Игровойтренинг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6.3.1.выразительностью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характераперсонажа.</w:t>
            </w:r>
          </w:p>
        </w:tc>
        <w:tc>
          <w:tcPr>
            <w:tcW w:w="1660" w:type="dxa"/>
          </w:tcPr>
          <w:p w:rsidR="00310EA9" w:rsidRDefault="00310EA9">
            <w:r w:rsidRPr="00AA6CF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Занятие-репетиция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648"/>
              </w:tabs>
              <w:spacing w:line="268" w:lineRule="exact"/>
              <w:ind w:left="112"/>
            </w:pPr>
            <w:r w:rsidRPr="00521A52">
              <w:t>6.3.1.Репетиции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отдельныхсцен,картин.</w:t>
            </w:r>
          </w:p>
        </w:tc>
        <w:tc>
          <w:tcPr>
            <w:tcW w:w="1660" w:type="dxa"/>
          </w:tcPr>
          <w:p w:rsidR="00310EA9" w:rsidRDefault="00310EA9">
            <w:r w:rsidRPr="00FA734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Занятие-репетиция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59"/>
              </w:tabs>
              <w:spacing w:line="268" w:lineRule="exact"/>
              <w:ind w:left="112"/>
            </w:pPr>
            <w:r w:rsidRPr="00521A52">
              <w:t>6.4.Выразительность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речи,мимики,жестов.</w:t>
            </w:r>
          </w:p>
        </w:tc>
        <w:tc>
          <w:tcPr>
            <w:tcW w:w="1660" w:type="dxa"/>
          </w:tcPr>
          <w:p w:rsidR="00310EA9" w:rsidRDefault="00310EA9">
            <w:r w:rsidRPr="00FA734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825"/>
        </w:trPr>
        <w:tc>
          <w:tcPr>
            <w:tcW w:w="662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59</w:t>
            </w:r>
          </w:p>
        </w:tc>
        <w:tc>
          <w:tcPr>
            <w:tcW w:w="950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ind w:left="113" w:right="91"/>
            </w:pPr>
            <w:r w:rsidRPr="00521A52">
              <w:t>Творческаямастерская,репетиции.</w:t>
            </w:r>
          </w:p>
        </w:tc>
        <w:tc>
          <w:tcPr>
            <w:tcW w:w="911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tabs>
                <w:tab w:val="left" w:pos="2097"/>
              </w:tabs>
              <w:spacing w:line="268" w:lineRule="exact"/>
              <w:ind w:left="112"/>
            </w:pPr>
            <w:r w:rsidRPr="00521A52">
              <w:t>6.4.1.Поиск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82"/>
            </w:pPr>
            <w:r w:rsidRPr="00521A52">
              <w:t>выразительныхсредствиприемов.</w:t>
            </w:r>
          </w:p>
        </w:tc>
        <w:tc>
          <w:tcPr>
            <w:tcW w:w="1660" w:type="dxa"/>
            <w:tcBorders>
              <w:bottom w:val="single" w:sz="6" w:space="0" w:color="000000"/>
            </w:tcBorders>
          </w:tcPr>
          <w:p w:rsidR="00310EA9" w:rsidRDefault="00310EA9">
            <w:r w:rsidRPr="00FA7343">
              <w:t>МБОУ «Старосаврушская ООШ» Каб.№2</w:t>
            </w:r>
          </w:p>
        </w:tc>
        <w:tc>
          <w:tcPr>
            <w:tcW w:w="2750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549"/>
        </w:trPr>
        <w:tc>
          <w:tcPr>
            <w:tcW w:w="662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5" w:lineRule="exact"/>
              <w:ind w:left="107"/>
            </w:pPr>
            <w:r w:rsidRPr="00521A52">
              <w:t>60</w:t>
            </w:r>
          </w:p>
        </w:tc>
        <w:tc>
          <w:tcPr>
            <w:tcW w:w="950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5" w:lineRule="exact"/>
              <w:ind w:left="113"/>
            </w:pPr>
            <w:r w:rsidRPr="00521A52">
              <w:t>Игровойтренинг</w:t>
            </w:r>
          </w:p>
        </w:tc>
        <w:tc>
          <w:tcPr>
            <w:tcW w:w="911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5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tabs>
                <w:tab w:val="left" w:pos="1454"/>
              </w:tabs>
              <w:spacing w:line="265" w:lineRule="exact"/>
              <w:ind w:left="112"/>
            </w:pPr>
            <w:r w:rsidRPr="00521A52">
              <w:t>6.5.Закрепление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мизансцен.</w:t>
            </w:r>
          </w:p>
        </w:tc>
        <w:tc>
          <w:tcPr>
            <w:tcW w:w="1660" w:type="dxa"/>
            <w:tcBorders>
              <w:top w:val="single" w:sz="6" w:space="0" w:color="000000"/>
            </w:tcBorders>
          </w:tcPr>
          <w:p w:rsidR="00310EA9" w:rsidRDefault="00310EA9">
            <w:r w:rsidRPr="00FA7343">
              <w:t>МБОУ «Старосаврушская ООШ» Каб.№2</w:t>
            </w:r>
          </w:p>
        </w:tc>
        <w:tc>
          <w:tcPr>
            <w:tcW w:w="2750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5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55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61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Изготовление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декораций.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26"/>
              </w:tabs>
              <w:spacing w:line="270" w:lineRule="exact"/>
              <w:ind w:left="112"/>
            </w:pPr>
            <w:r w:rsidRPr="00521A52">
              <w:t>6.6.Изготовление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реквизита,декораций.</w:t>
            </w:r>
          </w:p>
        </w:tc>
        <w:tc>
          <w:tcPr>
            <w:tcW w:w="1660" w:type="dxa"/>
          </w:tcPr>
          <w:p w:rsidR="00310EA9" w:rsidRDefault="00310EA9">
            <w:r w:rsidRPr="00FA734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Творческоезадание.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Творческаямастерская.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26"/>
              </w:tabs>
              <w:spacing w:line="268" w:lineRule="exact"/>
              <w:ind w:left="112"/>
            </w:pPr>
            <w:r w:rsidRPr="00521A52">
              <w:t>6.6.1.Изготовление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костюмов,</w:t>
            </w:r>
          </w:p>
        </w:tc>
        <w:tc>
          <w:tcPr>
            <w:tcW w:w="1660" w:type="dxa"/>
          </w:tcPr>
          <w:p w:rsidR="00310EA9" w:rsidRDefault="00310EA9">
            <w:r w:rsidRPr="005C370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Творческоезадание.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Занятие-репетиция.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662"/>
              </w:tabs>
              <w:spacing w:line="268" w:lineRule="exact"/>
              <w:ind w:left="112"/>
            </w:pPr>
            <w:r w:rsidRPr="00521A52">
              <w:t>6.6.2. реквизита,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декораций.</w:t>
            </w:r>
          </w:p>
        </w:tc>
        <w:tc>
          <w:tcPr>
            <w:tcW w:w="1660" w:type="dxa"/>
          </w:tcPr>
          <w:p w:rsidR="00310EA9" w:rsidRDefault="00310EA9">
            <w:r w:rsidRPr="005C370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Прогонспектакля.</w:t>
            </w:r>
          </w:p>
        </w:tc>
      </w:tr>
      <w:tr w:rsidR="00310EA9" w:rsidRPr="00521A52">
        <w:trPr>
          <w:gridAfter w:val="7"/>
          <w:wAfter w:w="10745" w:type="dxa"/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Занятие-репетиция.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64"/>
                <w:tab w:val="left" w:pos="2612"/>
              </w:tabs>
              <w:spacing w:line="268" w:lineRule="exact"/>
              <w:ind w:left="112"/>
            </w:pPr>
            <w:r w:rsidRPr="00521A52">
              <w:t>6.7.Прогонные 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генеральныерепетиции.</w:t>
            </w:r>
          </w:p>
        </w:tc>
        <w:tc>
          <w:tcPr>
            <w:tcW w:w="1660" w:type="dxa"/>
          </w:tcPr>
          <w:p w:rsidR="00310EA9" w:rsidRDefault="00310EA9">
            <w:r w:rsidRPr="005C370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Занятие-репетиция.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106"/>
                <w:tab w:val="left" w:pos="2633"/>
              </w:tabs>
              <w:spacing w:line="268" w:lineRule="exact"/>
              <w:ind w:left="112"/>
            </w:pPr>
            <w:r w:rsidRPr="00521A52">
              <w:t>6.7.1.Репетиция</w:t>
            </w:r>
            <w:r w:rsidRPr="00521A52">
              <w:tab/>
              <w:t>с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главнымигероями</w:t>
            </w:r>
          </w:p>
        </w:tc>
        <w:tc>
          <w:tcPr>
            <w:tcW w:w="1660" w:type="dxa"/>
          </w:tcPr>
          <w:p w:rsidR="00310EA9" w:rsidRDefault="00310EA9">
            <w:r w:rsidRPr="00C801F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Занятие-репетиция.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61"/>
              </w:tabs>
              <w:spacing w:line="268" w:lineRule="exact"/>
              <w:ind w:left="112"/>
            </w:pPr>
            <w:r w:rsidRPr="00521A52">
              <w:t>6.7.2.Генеральная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репетиция</w:t>
            </w:r>
          </w:p>
        </w:tc>
        <w:tc>
          <w:tcPr>
            <w:tcW w:w="1660" w:type="dxa"/>
          </w:tcPr>
          <w:p w:rsidR="00310EA9" w:rsidRDefault="00310EA9">
            <w:r w:rsidRPr="00C801F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55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Спектакль,театральная</w:t>
            </w:r>
          </w:p>
          <w:p w:rsidR="00310EA9" w:rsidRPr="00521A52" w:rsidRDefault="00310EA9" w:rsidP="00A747A1">
            <w:pPr>
              <w:pStyle w:val="TableParagraph"/>
              <w:spacing w:line="266" w:lineRule="exact"/>
              <w:ind w:left="113"/>
            </w:pPr>
            <w:r w:rsidRPr="00521A52">
              <w:t>гостиная.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6.8.Показспектакля.</w:t>
            </w:r>
          </w:p>
        </w:tc>
        <w:tc>
          <w:tcPr>
            <w:tcW w:w="1660" w:type="dxa"/>
          </w:tcPr>
          <w:p w:rsidR="00310EA9" w:rsidRDefault="00310EA9">
            <w:r w:rsidRPr="00C801F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Показспектакля.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6046"/>
              <w:rPr>
                <w:b/>
                <w:bCs/>
              </w:rPr>
            </w:pPr>
            <w:r w:rsidRPr="00A747A1">
              <w:rPr>
                <w:b/>
                <w:bCs/>
              </w:rPr>
              <w:t>7.Итоговоезанятие.(3ч)</w:t>
            </w:r>
          </w:p>
        </w:tc>
      </w:tr>
      <w:tr w:rsidR="00310EA9" w:rsidRPr="00521A52">
        <w:trPr>
          <w:gridAfter w:val="7"/>
          <w:wAfter w:w="10745" w:type="dxa"/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Конкурс«Театральный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калейдоскоп».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Итоговоезанятие.</w:t>
            </w:r>
          </w:p>
        </w:tc>
        <w:tc>
          <w:tcPr>
            <w:tcW w:w="1660" w:type="dxa"/>
          </w:tcPr>
          <w:p w:rsidR="00310EA9" w:rsidRPr="00521A52" w:rsidRDefault="00310EA9">
            <w:r w:rsidRPr="00735BD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Творческиезадания.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883"/>
              <w:rPr>
                <w:b/>
                <w:bCs/>
              </w:rPr>
            </w:pPr>
            <w:r w:rsidRPr="00A747A1">
              <w:rPr>
                <w:b/>
                <w:bCs/>
              </w:rPr>
              <w:t>8.«Умныеканикулы»(12ч)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 w:right="710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ind w:left="112" w:right="89"/>
            </w:pPr>
            <w:r w:rsidRPr="00A747A1">
              <w:rPr>
                <w:spacing w:val="-1"/>
              </w:rPr>
              <w:t>8.1.Театрализованная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«Светофорчик»</w:t>
            </w:r>
          </w:p>
        </w:tc>
        <w:tc>
          <w:tcPr>
            <w:tcW w:w="1660" w:type="dxa"/>
          </w:tcPr>
          <w:p w:rsidR="00310EA9" w:rsidRDefault="00310EA9">
            <w:r w:rsidRPr="0054591F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Викторина</w:t>
            </w:r>
          </w:p>
        </w:tc>
      </w:tr>
      <w:tr w:rsidR="00310EA9" w:rsidRPr="00521A52">
        <w:trPr>
          <w:gridAfter w:val="7"/>
          <w:wAfter w:w="10745" w:type="dxa"/>
          <w:trHeight w:val="825"/>
        </w:trPr>
        <w:tc>
          <w:tcPr>
            <w:tcW w:w="662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70</w:t>
            </w:r>
          </w:p>
        </w:tc>
        <w:tc>
          <w:tcPr>
            <w:tcW w:w="950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ind w:left="113" w:right="710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911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tabs>
                <w:tab w:val="left" w:pos="894"/>
              </w:tabs>
              <w:spacing w:line="270" w:lineRule="exact"/>
              <w:ind w:left="112"/>
            </w:pPr>
            <w:r w:rsidRPr="00521A52">
              <w:t>8.2.Театрализованная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856"/>
              </w:tabs>
              <w:spacing w:line="274" w:lineRule="exact"/>
              <w:ind w:left="112" w:right="91"/>
            </w:pPr>
            <w:r w:rsidRPr="00521A52">
              <w:t>программа</w:t>
            </w:r>
            <w:r w:rsidRPr="00A747A1">
              <w:rPr>
                <w:spacing w:val="-1"/>
              </w:rPr>
              <w:t>«Киндер</w:t>
            </w:r>
            <w:r w:rsidRPr="00521A52">
              <w:t>сюрприз»</w:t>
            </w:r>
          </w:p>
        </w:tc>
        <w:tc>
          <w:tcPr>
            <w:tcW w:w="1660" w:type="dxa"/>
            <w:tcBorders>
              <w:bottom w:val="single" w:sz="6" w:space="0" w:color="000000"/>
            </w:tcBorders>
          </w:tcPr>
          <w:p w:rsidR="00310EA9" w:rsidRDefault="00310EA9">
            <w:r w:rsidRPr="0054591F">
              <w:t>МБОУ «Старосаврушская ООШ» Каб.№2</w:t>
            </w:r>
          </w:p>
        </w:tc>
        <w:tc>
          <w:tcPr>
            <w:tcW w:w="2750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Наблюдение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71</w:t>
            </w:r>
          </w:p>
        </w:tc>
        <w:tc>
          <w:tcPr>
            <w:tcW w:w="950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ind w:left="113" w:right="710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911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tabs>
                <w:tab w:val="left" w:pos="894"/>
              </w:tabs>
              <w:ind w:left="112" w:right="91"/>
            </w:pPr>
            <w:r w:rsidRPr="00521A52">
              <w:t>8.3.</w:t>
            </w: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«Каникуляндия»</w:t>
            </w:r>
          </w:p>
        </w:tc>
        <w:tc>
          <w:tcPr>
            <w:tcW w:w="1660" w:type="dxa"/>
            <w:tcBorders>
              <w:top w:val="single" w:sz="6" w:space="0" w:color="000000"/>
            </w:tcBorders>
          </w:tcPr>
          <w:p w:rsidR="00310EA9" w:rsidRDefault="00310EA9">
            <w:r w:rsidRPr="0054591F">
              <w:t>МБОУ «Старосаврушская ООШ» Каб.№2</w:t>
            </w:r>
          </w:p>
        </w:tc>
        <w:tc>
          <w:tcPr>
            <w:tcW w:w="2750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Анализмероприятия</w:t>
            </w:r>
          </w:p>
        </w:tc>
      </w:tr>
      <w:tr w:rsidR="00310EA9" w:rsidRPr="00521A52">
        <w:trPr>
          <w:gridAfter w:val="7"/>
          <w:wAfter w:w="10745" w:type="dxa"/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 w:right="710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94"/>
              </w:tabs>
              <w:spacing w:line="268" w:lineRule="exact"/>
              <w:ind w:left="112"/>
            </w:pPr>
            <w:r w:rsidRPr="00521A52">
              <w:t>8.4.Театрализованная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866"/>
              </w:tabs>
              <w:spacing w:line="270" w:lineRule="atLeast"/>
              <w:ind w:left="112" w:right="90"/>
            </w:pPr>
            <w:r w:rsidRPr="00521A52">
              <w:t>программа</w:t>
            </w:r>
            <w:r w:rsidRPr="00A747A1">
              <w:rPr>
                <w:spacing w:val="-2"/>
              </w:rPr>
              <w:t>«Летний</w:t>
            </w:r>
            <w:r w:rsidRPr="00521A52">
              <w:t>бум»</w:t>
            </w:r>
          </w:p>
        </w:tc>
        <w:tc>
          <w:tcPr>
            <w:tcW w:w="1660" w:type="dxa"/>
          </w:tcPr>
          <w:p w:rsidR="00310EA9" w:rsidRPr="00521A52" w:rsidRDefault="00310EA9">
            <w:r w:rsidRPr="00735BD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gridAfter w:val="7"/>
          <w:wAfter w:w="10745" w:type="dxa"/>
          <w:trHeight w:val="275"/>
        </w:trPr>
        <w:tc>
          <w:tcPr>
            <w:tcW w:w="6741" w:type="dxa"/>
            <w:gridSpan w:val="5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107"/>
              <w:rPr>
                <w:b/>
                <w:bCs/>
              </w:rPr>
            </w:pPr>
            <w:r w:rsidRPr="00A747A1">
              <w:rPr>
                <w:b/>
                <w:bCs/>
              </w:rPr>
              <w:t>Итого:</w:t>
            </w:r>
          </w:p>
        </w:tc>
        <w:tc>
          <w:tcPr>
            <w:tcW w:w="911" w:type="dxa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111"/>
              <w:rPr>
                <w:b/>
                <w:bCs/>
              </w:rPr>
            </w:pPr>
            <w:r w:rsidRPr="00A747A1">
              <w:rPr>
                <w:b/>
                <w:bCs/>
              </w:rPr>
              <w:t>216ч.</w:t>
            </w:r>
          </w:p>
        </w:tc>
        <w:tc>
          <w:tcPr>
            <w:tcW w:w="7128" w:type="dxa"/>
            <w:gridSpan w:val="3"/>
          </w:tcPr>
          <w:p w:rsidR="00310EA9" w:rsidRPr="00521A52" w:rsidRDefault="00310EA9">
            <w:pPr>
              <w:pStyle w:val="TableParagraph"/>
            </w:pPr>
          </w:p>
        </w:tc>
      </w:tr>
    </w:tbl>
    <w:p w:rsidR="00310EA9" w:rsidRPr="00521A52" w:rsidRDefault="00310EA9" w:rsidP="007075A5">
      <w:pPr>
        <w:tabs>
          <w:tab w:val="left" w:pos="3594"/>
        </w:tabs>
      </w:pPr>
      <w:r w:rsidRPr="00521A52">
        <w:t xml:space="preserve">                                                                                           Календарно –тематическое планирование </w:t>
      </w:r>
    </w:p>
    <w:p w:rsidR="00310EA9" w:rsidRPr="00521A52" w:rsidRDefault="00310EA9" w:rsidP="007075A5"/>
    <w:p w:rsidR="00310EA9" w:rsidRPr="00521A52" w:rsidRDefault="00310EA9" w:rsidP="007075A5">
      <w:pPr>
        <w:spacing w:after="200" w:line="276" w:lineRule="auto"/>
        <w:jc w:val="center"/>
        <w:rPr>
          <w:color w:val="333333"/>
        </w:rPr>
      </w:pPr>
      <w:r w:rsidRPr="00521A52">
        <w:t>(3 год обучения)</w:t>
      </w:r>
    </w:p>
    <w:p w:rsidR="00310EA9" w:rsidRPr="00521A52" w:rsidRDefault="00310EA9">
      <w:pPr>
        <w:pStyle w:val="BodyText"/>
        <w:spacing w:before="2"/>
        <w:ind w:left="0"/>
        <w:rPr>
          <w:b/>
          <w:bCs/>
          <w:i/>
          <w:iCs/>
          <w:sz w:val="22"/>
          <w:szCs w:val="22"/>
        </w:rPr>
      </w:pPr>
    </w:p>
    <w:p w:rsidR="00310EA9" w:rsidRPr="00521A52" w:rsidRDefault="00310EA9">
      <w:pPr>
        <w:pStyle w:val="BodyText"/>
        <w:spacing w:before="1"/>
        <w:ind w:left="0"/>
        <w:rPr>
          <w:b/>
          <w:bCs/>
          <w:i/>
          <w:iCs/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2"/>
        <w:gridCol w:w="950"/>
        <w:gridCol w:w="940"/>
        <w:gridCol w:w="1504"/>
        <w:gridCol w:w="2685"/>
        <w:gridCol w:w="911"/>
        <w:gridCol w:w="2718"/>
        <w:gridCol w:w="1660"/>
        <w:gridCol w:w="2750"/>
      </w:tblGrid>
      <w:tr w:rsidR="00310EA9" w:rsidRPr="00521A52">
        <w:trPr>
          <w:trHeight w:val="827"/>
        </w:trPr>
        <w:tc>
          <w:tcPr>
            <w:tcW w:w="662" w:type="dxa"/>
          </w:tcPr>
          <w:p w:rsidR="00310EA9" w:rsidRPr="00A747A1" w:rsidRDefault="00310EA9" w:rsidP="00A747A1">
            <w:pPr>
              <w:pStyle w:val="TableParagraph"/>
              <w:ind w:left="158" w:right="130" w:firstLine="52"/>
              <w:rPr>
                <w:b/>
                <w:bCs/>
              </w:rPr>
            </w:pPr>
            <w:r w:rsidRPr="00A747A1">
              <w:rPr>
                <w:b/>
                <w:bCs/>
              </w:rPr>
              <w:t>№п/п</w:t>
            </w:r>
          </w:p>
        </w:tc>
        <w:tc>
          <w:tcPr>
            <w:tcW w:w="950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51"/>
              <w:rPr>
                <w:b/>
                <w:bCs/>
              </w:rPr>
            </w:pPr>
            <w:r w:rsidRPr="00A747A1">
              <w:rPr>
                <w:b/>
                <w:bCs/>
              </w:rPr>
              <w:t>месяц</w:t>
            </w:r>
          </w:p>
        </w:tc>
        <w:tc>
          <w:tcPr>
            <w:tcW w:w="940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152"/>
              <w:rPr>
                <w:b/>
                <w:bCs/>
              </w:rPr>
            </w:pPr>
            <w:r w:rsidRPr="00A747A1">
              <w:rPr>
                <w:b/>
                <w:bCs/>
              </w:rPr>
              <w:t>число</w:t>
            </w:r>
          </w:p>
        </w:tc>
        <w:tc>
          <w:tcPr>
            <w:tcW w:w="1504" w:type="dxa"/>
          </w:tcPr>
          <w:p w:rsidR="00310EA9" w:rsidRPr="00A747A1" w:rsidRDefault="00310EA9" w:rsidP="00A747A1">
            <w:pPr>
              <w:pStyle w:val="TableParagraph"/>
              <w:spacing w:line="276" w:lineRule="exact"/>
              <w:ind w:left="121" w:right="106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Времяпроведениязанятия</w:t>
            </w:r>
          </w:p>
        </w:tc>
        <w:tc>
          <w:tcPr>
            <w:tcW w:w="2685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508"/>
              <w:rPr>
                <w:b/>
                <w:bCs/>
              </w:rPr>
            </w:pPr>
            <w:r w:rsidRPr="00A747A1">
              <w:rPr>
                <w:b/>
                <w:bCs/>
              </w:rPr>
              <w:t>Формазанятия</w:t>
            </w:r>
          </w:p>
        </w:tc>
        <w:tc>
          <w:tcPr>
            <w:tcW w:w="911" w:type="dxa"/>
          </w:tcPr>
          <w:p w:rsidR="00310EA9" w:rsidRPr="00A747A1" w:rsidRDefault="00310EA9" w:rsidP="00A747A1">
            <w:pPr>
              <w:pStyle w:val="TableParagraph"/>
              <w:spacing w:line="276" w:lineRule="exact"/>
              <w:ind w:left="152" w:right="136" w:firstLine="5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Кол-вочасов</w:t>
            </w:r>
          </w:p>
        </w:tc>
        <w:tc>
          <w:tcPr>
            <w:tcW w:w="2718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686"/>
              <w:rPr>
                <w:b/>
                <w:bCs/>
              </w:rPr>
            </w:pPr>
            <w:r w:rsidRPr="00A747A1">
              <w:rPr>
                <w:b/>
                <w:bCs/>
              </w:rPr>
              <w:t>Тема занятия</w:t>
            </w:r>
          </w:p>
        </w:tc>
        <w:tc>
          <w:tcPr>
            <w:tcW w:w="1660" w:type="dxa"/>
          </w:tcPr>
          <w:p w:rsidR="00310EA9" w:rsidRPr="00A747A1" w:rsidRDefault="00310EA9" w:rsidP="00A747A1">
            <w:pPr>
              <w:pStyle w:val="TableParagraph"/>
              <w:ind w:left="142" w:right="100" w:firstLine="292"/>
              <w:rPr>
                <w:b/>
                <w:bCs/>
              </w:rPr>
            </w:pPr>
            <w:r w:rsidRPr="00A747A1">
              <w:rPr>
                <w:b/>
                <w:bCs/>
              </w:rPr>
              <w:t>Местопроведения</w:t>
            </w:r>
          </w:p>
        </w:tc>
        <w:tc>
          <w:tcPr>
            <w:tcW w:w="2750" w:type="dxa"/>
          </w:tcPr>
          <w:p w:rsidR="00310EA9" w:rsidRPr="00A747A1" w:rsidRDefault="00310EA9" w:rsidP="00A747A1">
            <w:pPr>
              <w:pStyle w:val="TableParagraph"/>
              <w:spacing w:line="273" w:lineRule="exact"/>
              <w:ind w:left="463"/>
              <w:rPr>
                <w:b/>
                <w:bCs/>
              </w:rPr>
            </w:pPr>
            <w:r w:rsidRPr="00A747A1">
              <w:rPr>
                <w:b/>
                <w:bCs/>
              </w:rPr>
              <w:t>Формаконтроля</w:t>
            </w:r>
          </w:p>
        </w:tc>
      </w:tr>
      <w:tr w:rsidR="00310EA9" w:rsidRPr="00521A52">
        <w:trPr>
          <w:trHeight w:val="277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8" w:lineRule="exact"/>
              <w:ind w:left="5265" w:right="5250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1.Вводноезанятие(3ч)</w:t>
            </w:r>
          </w:p>
        </w:tc>
      </w:tr>
      <w:tr w:rsidR="00310EA9" w:rsidRPr="00521A52">
        <w:trPr>
          <w:trHeight w:val="59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Беседа,игра.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900"/>
              </w:tabs>
              <w:ind w:left="112" w:right="89"/>
            </w:pPr>
            <w:r w:rsidRPr="00521A52">
              <w:t>Вводное</w:t>
            </w:r>
            <w:r w:rsidRPr="00A747A1">
              <w:rPr>
                <w:spacing w:val="-1"/>
              </w:rPr>
              <w:t>занятие.</w:t>
            </w:r>
            <w:r w:rsidRPr="00521A52">
              <w:t>ИнструктажпоТБ.</w:t>
            </w:r>
          </w:p>
        </w:tc>
        <w:tc>
          <w:tcPr>
            <w:tcW w:w="1660" w:type="dxa"/>
          </w:tcPr>
          <w:p w:rsidR="00310EA9" w:rsidRPr="00521A52" w:rsidRDefault="00310EA9">
            <w:pPr>
              <w:pStyle w:val="TableParagraph"/>
            </w:pPr>
            <w:r w:rsidRPr="00735BD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923"/>
              </w:tabs>
              <w:spacing w:line="268" w:lineRule="exact"/>
              <w:ind w:left="115"/>
            </w:pPr>
            <w:r w:rsidRPr="00521A52">
              <w:t>Этюдные</w:t>
            </w:r>
            <w:r w:rsidRPr="00521A52">
              <w:tab/>
              <w:t>показы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«Летниенаблюдения».</w:t>
            </w:r>
          </w:p>
        </w:tc>
      </w:tr>
      <w:tr w:rsidR="00310EA9" w:rsidRPr="00521A52">
        <w:trPr>
          <w:trHeight w:val="276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254"/>
              <w:rPr>
                <w:b/>
                <w:bCs/>
              </w:rPr>
            </w:pPr>
            <w:r w:rsidRPr="00A747A1">
              <w:rPr>
                <w:b/>
                <w:bCs/>
              </w:rPr>
              <w:t>2.Основытеатральнойкультуры.(27ч)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2.1.Театральныежанры.</w:t>
            </w:r>
          </w:p>
        </w:tc>
        <w:tc>
          <w:tcPr>
            <w:tcW w:w="1660" w:type="dxa"/>
          </w:tcPr>
          <w:p w:rsidR="00310EA9" w:rsidRDefault="00310EA9">
            <w:r w:rsidRPr="003618D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Театр-экспромт.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Просмотрв/фильма.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ind w:left="112" w:right="82"/>
            </w:pPr>
            <w:r w:rsidRPr="00521A52">
              <w:t>2.1.1. Трагедия. Комедия.Драма.</w:t>
            </w:r>
          </w:p>
        </w:tc>
        <w:tc>
          <w:tcPr>
            <w:tcW w:w="1660" w:type="dxa"/>
          </w:tcPr>
          <w:p w:rsidR="00310EA9" w:rsidRDefault="00310EA9">
            <w:r w:rsidRPr="003618D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80"/>
            </w:pPr>
            <w:r w:rsidRPr="00521A52">
              <w:t>Театр-экспромт«Сказкавразных жанрах».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607"/>
              </w:tabs>
              <w:ind w:left="113" w:right="94"/>
            </w:pPr>
            <w:r w:rsidRPr="00521A52">
              <w:t>Беседа,</w:t>
            </w:r>
            <w:r w:rsidRPr="00521A52">
              <w:tab/>
            </w:r>
            <w:r w:rsidRPr="00A747A1">
              <w:rPr>
                <w:spacing w:val="-1"/>
              </w:rPr>
              <w:t>просмотр</w:t>
            </w:r>
            <w:r w:rsidRPr="00521A52">
              <w:t>презентации,игра.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ind w:left="112" w:right="89"/>
            </w:pPr>
            <w:r w:rsidRPr="00521A52">
              <w:t>2.2.ТеатритальянскогоВозрождения.</w:t>
            </w:r>
          </w:p>
        </w:tc>
        <w:tc>
          <w:tcPr>
            <w:tcW w:w="1660" w:type="dxa"/>
          </w:tcPr>
          <w:p w:rsidR="00310EA9" w:rsidRDefault="00310EA9">
            <w:r w:rsidRPr="003618D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79"/>
              </w:tabs>
              <w:ind w:left="115" w:right="89"/>
            </w:pPr>
            <w:r w:rsidRPr="00521A52">
              <w:t>Контрольны</w:t>
            </w:r>
            <w:r>
              <w:t xml:space="preserve">е </w:t>
            </w:r>
            <w:r w:rsidRPr="00A747A1">
              <w:rPr>
                <w:spacing w:val="-1"/>
              </w:rPr>
              <w:t>вопросы</w:t>
            </w:r>
            <w:r w:rsidRPr="00521A52">
              <w:t>потеме.</w:t>
            </w:r>
          </w:p>
        </w:tc>
      </w:tr>
      <w:tr w:rsidR="00310EA9" w:rsidRPr="00521A52">
        <w:trPr>
          <w:trHeight w:val="830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107"/>
            </w:pPr>
            <w:r w:rsidRPr="00521A52">
              <w:t>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607"/>
              </w:tabs>
              <w:ind w:left="113" w:right="94"/>
            </w:pPr>
            <w:r w:rsidRPr="00521A52">
              <w:t>Беседа,</w:t>
            </w:r>
            <w:r w:rsidRPr="00521A52">
              <w:tab/>
            </w:r>
            <w:r w:rsidRPr="00A747A1">
              <w:rPr>
                <w:spacing w:val="-1"/>
              </w:rPr>
              <w:t>просмотр</w:t>
            </w:r>
            <w:r w:rsidRPr="00521A52">
              <w:t>презентации,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аудиопрослушивание.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112"/>
            </w:pPr>
            <w:r w:rsidRPr="00521A52">
              <w:t>2.3.ТеатрШекспира.</w:t>
            </w:r>
          </w:p>
        </w:tc>
        <w:tc>
          <w:tcPr>
            <w:tcW w:w="1660" w:type="dxa"/>
          </w:tcPr>
          <w:p w:rsidR="00310EA9" w:rsidRDefault="00310EA9">
            <w:r w:rsidRPr="003618D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1" w:lineRule="exact"/>
              <w:ind w:left="115"/>
            </w:pPr>
            <w:r w:rsidRPr="00521A52">
              <w:t>Тестирование.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722"/>
                <w:tab w:val="left" w:pos="1834"/>
              </w:tabs>
              <w:ind w:left="112" w:right="91"/>
            </w:pPr>
            <w:r w:rsidRPr="00521A52">
              <w:t>2.4.</w:t>
            </w:r>
            <w:r w:rsidRPr="00521A52">
              <w:tab/>
              <w:t>История</w:t>
            </w:r>
            <w:r w:rsidRPr="00521A52">
              <w:tab/>
            </w:r>
            <w:r w:rsidRPr="00A747A1">
              <w:rPr>
                <w:spacing w:val="-1"/>
              </w:rPr>
              <w:t>русского</w:t>
            </w:r>
            <w:r w:rsidRPr="00521A52">
              <w:t>театра.19-21в.</w:t>
            </w:r>
          </w:p>
        </w:tc>
        <w:tc>
          <w:tcPr>
            <w:tcW w:w="1660" w:type="dxa"/>
          </w:tcPr>
          <w:p w:rsidR="00310EA9" w:rsidRDefault="00310EA9">
            <w:r w:rsidRPr="00813D5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988"/>
            </w:pPr>
            <w:r w:rsidRPr="00A747A1">
              <w:rPr>
                <w:spacing w:val="-1"/>
              </w:rPr>
              <w:t>Педагогическое</w:t>
            </w:r>
            <w:r w:rsidRPr="00521A52">
              <w:t>наблюдение.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Просмотрв/фильма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686"/>
              </w:tabs>
              <w:spacing w:line="268" w:lineRule="exact"/>
              <w:ind w:left="112"/>
            </w:pPr>
            <w:r w:rsidRPr="00521A52">
              <w:t>2.4.1.Советское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театральноеискусство.</w:t>
            </w:r>
          </w:p>
        </w:tc>
        <w:tc>
          <w:tcPr>
            <w:tcW w:w="1660" w:type="dxa"/>
          </w:tcPr>
          <w:p w:rsidR="00310EA9" w:rsidRDefault="00310EA9">
            <w:r w:rsidRPr="00813D5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Обсуждениематериала.</w:t>
            </w:r>
          </w:p>
        </w:tc>
      </w:tr>
      <w:tr w:rsidR="00310EA9" w:rsidRPr="00521A52">
        <w:trPr>
          <w:trHeight w:val="110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Проектная</w:t>
            </w:r>
          </w:p>
          <w:p w:rsidR="00310EA9" w:rsidRPr="00521A52" w:rsidRDefault="00310EA9" w:rsidP="00A747A1">
            <w:pPr>
              <w:pStyle w:val="TableParagraph"/>
              <w:ind w:left="113"/>
            </w:pPr>
            <w:r w:rsidRPr="00521A52">
              <w:t>деятельность.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10"/>
              </w:tabs>
              <w:ind w:left="112" w:right="91"/>
            </w:pPr>
            <w:r w:rsidRPr="00521A52">
              <w:t>2.4.2.</w:t>
            </w:r>
            <w:r w:rsidRPr="00A747A1">
              <w:rPr>
                <w:spacing w:val="-1"/>
              </w:rPr>
              <w:t>«Театральные</w:t>
            </w:r>
            <w:r w:rsidRPr="00521A52">
              <w:t>перекресткиНовокузнецка».</w:t>
            </w:r>
          </w:p>
        </w:tc>
        <w:tc>
          <w:tcPr>
            <w:tcW w:w="1660" w:type="dxa"/>
          </w:tcPr>
          <w:p w:rsidR="00310EA9" w:rsidRDefault="00310EA9">
            <w:r w:rsidRPr="00813D5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988"/>
            </w:pPr>
            <w:r w:rsidRPr="00A747A1">
              <w:rPr>
                <w:spacing w:val="-1"/>
              </w:rPr>
              <w:t>Педагогическое</w:t>
            </w:r>
            <w:r w:rsidRPr="00521A52">
              <w:t>наблюдение.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Экскурсия.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2.5.Театризритель.</w:t>
            </w:r>
          </w:p>
        </w:tc>
        <w:tc>
          <w:tcPr>
            <w:tcW w:w="1660" w:type="dxa"/>
          </w:tcPr>
          <w:p w:rsidR="00310EA9" w:rsidRDefault="00310EA9">
            <w:r w:rsidRPr="00D1001C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Обсуждение,анализ.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Просмотрспектакля.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80"/>
              </w:tabs>
              <w:ind w:left="112" w:right="90"/>
            </w:pPr>
            <w:r w:rsidRPr="00521A52">
              <w:t>2.5.</w:t>
            </w:r>
            <w:r w:rsidRPr="00A747A1">
              <w:rPr>
                <w:spacing w:val="-1"/>
              </w:rPr>
              <w:t>Культура</w:t>
            </w:r>
            <w:r w:rsidRPr="00521A52">
              <w:t>зрительского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восприятия.</w:t>
            </w:r>
          </w:p>
        </w:tc>
        <w:tc>
          <w:tcPr>
            <w:tcW w:w="1660" w:type="dxa"/>
          </w:tcPr>
          <w:p w:rsidR="00310EA9" w:rsidRDefault="00310EA9">
            <w:r w:rsidRPr="00D1001C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11"/>
              </w:tabs>
              <w:ind w:left="115" w:right="87"/>
            </w:pPr>
            <w:r>
              <w:t xml:space="preserve">Обсуждение. </w:t>
            </w:r>
            <w:r w:rsidRPr="00A747A1">
              <w:rPr>
                <w:spacing w:val="-2"/>
              </w:rPr>
              <w:t>«Лучшие</w:t>
            </w:r>
            <w:r w:rsidRPr="00521A52">
              <w:t>театральныепостановки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Новокузнецких</w:t>
            </w:r>
          </w:p>
        </w:tc>
      </w:tr>
      <w:tr w:rsidR="00310EA9" w:rsidRPr="00521A52">
        <w:trPr>
          <w:trHeight w:val="275"/>
        </w:trPr>
        <w:tc>
          <w:tcPr>
            <w:tcW w:w="662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1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718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66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5"/>
            </w:pPr>
            <w:r w:rsidRPr="00521A52">
              <w:t>театров»</w:t>
            </w:r>
          </w:p>
        </w:tc>
      </w:tr>
      <w:tr w:rsidR="00310EA9" w:rsidRPr="00521A52">
        <w:trPr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264" w:right="5250"/>
              <w:jc w:val="center"/>
              <w:rPr>
                <w:b/>
                <w:bCs/>
              </w:rPr>
            </w:pPr>
            <w:r w:rsidRPr="00A747A1">
              <w:rPr>
                <w:b/>
                <w:bCs/>
              </w:rPr>
              <w:t>3.Техникаикультураречи.(39ч)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3.1.Речевойтренинг.</w:t>
            </w:r>
          </w:p>
        </w:tc>
        <w:tc>
          <w:tcPr>
            <w:tcW w:w="1660" w:type="dxa"/>
          </w:tcPr>
          <w:p w:rsidR="00310EA9" w:rsidRDefault="00310EA9">
            <w:r w:rsidRPr="00D22CD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94"/>
              </w:tabs>
              <w:spacing w:line="268" w:lineRule="exact"/>
              <w:ind w:left="115"/>
            </w:pPr>
            <w:r>
              <w:t xml:space="preserve">Творческое </w:t>
            </w:r>
            <w:r w:rsidRPr="00521A52">
              <w:t>задание,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545"/>
              </w:tabs>
              <w:spacing w:line="268" w:lineRule="exact"/>
              <w:ind w:left="112"/>
            </w:pPr>
            <w:r w:rsidRPr="00521A52">
              <w:t>3.1.1.Постановка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дыхания.</w:t>
            </w:r>
          </w:p>
        </w:tc>
        <w:tc>
          <w:tcPr>
            <w:tcW w:w="1660" w:type="dxa"/>
          </w:tcPr>
          <w:p w:rsidR="00310EA9" w:rsidRDefault="00310EA9">
            <w:r w:rsidRPr="00D22CD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13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97"/>
              </w:tabs>
              <w:spacing w:line="270" w:lineRule="exact"/>
              <w:ind w:left="112"/>
            </w:pPr>
            <w:r w:rsidRPr="00521A52">
              <w:t>3.1.2.Артикуляционная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гимнастика.</w:t>
            </w:r>
          </w:p>
        </w:tc>
        <w:tc>
          <w:tcPr>
            <w:tcW w:w="1660" w:type="dxa"/>
          </w:tcPr>
          <w:p w:rsidR="00310EA9" w:rsidRDefault="00310EA9">
            <w:r w:rsidRPr="00D22CD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30"/>
              </w:tabs>
              <w:spacing w:line="268" w:lineRule="exact"/>
              <w:ind w:left="112"/>
            </w:pPr>
            <w:r w:rsidRPr="00521A52">
              <w:t>3.1.3.Дикционные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упражнения.</w:t>
            </w:r>
          </w:p>
        </w:tc>
        <w:tc>
          <w:tcPr>
            <w:tcW w:w="1660" w:type="dxa"/>
          </w:tcPr>
          <w:p w:rsidR="00310EA9" w:rsidRDefault="00310EA9">
            <w:r w:rsidRPr="00811A40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3.1.4.Развитиедиапазона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голоса.</w:t>
            </w:r>
          </w:p>
        </w:tc>
        <w:tc>
          <w:tcPr>
            <w:tcW w:w="1660" w:type="dxa"/>
          </w:tcPr>
          <w:p w:rsidR="00310EA9" w:rsidRDefault="00310EA9">
            <w:r w:rsidRPr="00811A40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33"/>
                <w:tab w:val="left" w:pos="2506"/>
              </w:tabs>
              <w:spacing w:line="268" w:lineRule="exact"/>
              <w:ind w:left="112"/>
            </w:pPr>
            <w:r w:rsidRPr="00521A52">
              <w:t>3.1.5.</w:t>
            </w:r>
            <w:r w:rsidRPr="00521A52">
              <w:tab/>
              <w:t>Упражнения</w:t>
            </w:r>
            <w:r w:rsidRPr="00521A52">
              <w:tab/>
              <w:t>на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развитиесвойствголоса.</w:t>
            </w:r>
          </w:p>
        </w:tc>
        <w:tc>
          <w:tcPr>
            <w:tcW w:w="1660" w:type="dxa"/>
          </w:tcPr>
          <w:p w:rsidR="00310EA9" w:rsidRDefault="00310EA9">
            <w:r w:rsidRPr="00811A40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1103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082"/>
                <w:tab w:val="left" w:pos="2384"/>
              </w:tabs>
              <w:ind w:left="112" w:right="91"/>
            </w:pPr>
            <w:r w:rsidRPr="00521A52">
              <w:t xml:space="preserve">3.2.Работа </w:t>
            </w:r>
            <w:r w:rsidRPr="00A747A1">
              <w:rPr>
                <w:spacing w:val="-2"/>
              </w:rPr>
              <w:t>над</w:t>
            </w:r>
            <w:r w:rsidRPr="00521A52">
              <w:t>литературно-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959"/>
            </w:pPr>
            <w:r w:rsidRPr="00A747A1">
              <w:rPr>
                <w:spacing w:val="-1"/>
              </w:rPr>
              <w:t>художественным</w:t>
            </w:r>
            <w:r w:rsidRPr="00521A52">
              <w:t>произведением.</w:t>
            </w:r>
          </w:p>
        </w:tc>
        <w:tc>
          <w:tcPr>
            <w:tcW w:w="1660" w:type="dxa"/>
          </w:tcPr>
          <w:p w:rsidR="00310EA9" w:rsidRDefault="00310EA9">
            <w:r w:rsidRPr="000D38D7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07"/>
            </w:pPr>
            <w:r w:rsidRPr="00521A52">
              <w:t>18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2058"/>
              </w:tabs>
              <w:spacing w:line="267" w:lineRule="exact"/>
              <w:ind w:left="112"/>
            </w:pPr>
            <w:r w:rsidRPr="00521A52">
              <w:t>3.2.1.Выбор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произведения.</w:t>
            </w:r>
          </w:p>
        </w:tc>
        <w:tc>
          <w:tcPr>
            <w:tcW w:w="1660" w:type="dxa"/>
          </w:tcPr>
          <w:p w:rsidR="00310EA9" w:rsidRDefault="00310EA9">
            <w:r w:rsidRPr="000D38D7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7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19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Упражнения,игра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660"/>
              </w:tabs>
              <w:spacing w:line="268" w:lineRule="exact"/>
              <w:ind w:left="112"/>
            </w:pPr>
            <w:r w:rsidRPr="00521A52">
              <w:t>3.2.2.Словесное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действие.</w:t>
            </w:r>
          </w:p>
        </w:tc>
        <w:tc>
          <w:tcPr>
            <w:tcW w:w="1660" w:type="dxa"/>
          </w:tcPr>
          <w:p w:rsidR="00310EA9" w:rsidRDefault="00310EA9">
            <w:r w:rsidRPr="000D38D7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3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20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68"/>
                <w:tab w:val="left" w:pos="1818"/>
              </w:tabs>
              <w:spacing w:line="270" w:lineRule="exact"/>
              <w:ind w:left="112"/>
            </w:pPr>
            <w:r w:rsidRPr="00521A52">
              <w:t>3.2.3.</w:t>
            </w:r>
            <w:r w:rsidRPr="00521A52">
              <w:tab/>
              <w:t>Логика строения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текста.</w:t>
            </w:r>
          </w:p>
        </w:tc>
        <w:tc>
          <w:tcPr>
            <w:tcW w:w="1660" w:type="dxa"/>
          </w:tcPr>
          <w:p w:rsidR="00310EA9" w:rsidRDefault="00310EA9">
            <w:r w:rsidRPr="000D38D7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170"/>
                <w:tab w:val="left" w:pos="2382"/>
              </w:tabs>
              <w:ind w:left="112" w:right="91"/>
            </w:pPr>
            <w:r w:rsidRPr="00521A52">
              <w:t xml:space="preserve">3.2.4.Работа </w:t>
            </w:r>
            <w:r w:rsidRPr="00A747A1">
              <w:rPr>
                <w:spacing w:val="-2"/>
              </w:rPr>
              <w:t>над</w:t>
            </w:r>
            <w:r w:rsidRPr="00521A52">
              <w:t>драматургическим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отрывком.</w:t>
            </w:r>
          </w:p>
        </w:tc>
        <w:tc>
          <w:tcPr>
            <w:tcW w:w="1660" w:type="dxa"/>
          </w:tcPr>
          <w:p w:rsidR="00310EA9" w:rsidRDefault="00310EA9">
            <w:r w:rsidRPr="007C6CE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3.2.5.Стиль  написание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произведения.</w:t>
            </w:r>
          </w:p>
        </w:tc>
        <w:tc>
          <w:tcPr>
            <w:tcW w:w="1660" w:type="dxa"/>
          </w:tcPr>
          <w:p w:rsidR="00310EA9" w:rsidRDefault="00310EA9">
            <w:r w:rsidRPr="007C6CE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92"/>
                <w:tab w:val="left" w:pos="2168"/>
              </w:tabs>
              <w:spacing w:line="268" w:lineRule="exact"/>
              <w:ind w:left="112"/>
            </w:pPr>
            <w:r w:rsidRPr="00521A52">
              <w:t>3.2.6.</w:t>
            </w:r>
            <w:r w:rsidRPr="00521A52">
              <w:tab/>
              <w:t>Основные</w:t>
            </w:r>
            <w:r w:rsidRPr="00521A52">
              <w:tab/>
              <w:t>герои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произведения.</w:t>
            </w:r>
          </w:p>
        </w:tc>
        <w:tc>
          <w:tcPr>
            <w:tcW w:w="1660" w:type="dxa"/>
          </w:tcPr>
          <w:p w:rsidR="00310EA9" w:rsidRDefault="00310EA9">
            <w:r w:rsidRPr="007C6CE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6094"/>
              <w:rPr>
                <w:b/>
                <w:bCs/>
              </w:rPr>
            </w:pPr>
            <w:r w:rsidRPr="00A747A1">
              <w:rPr>
                <w:b/>
                <w:bCs/>
              </w:rPr>
              <w:t>4.Ритмопластика.(36ч)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295"/>
              </w:tabs>
              <w:ind w:left="112" w:right="90"/>
            </w:pPr>
            <w:r w:rsidRPr="00521A52">
              <w:t>4.1.</w:t>
            </w:r>
            <w:r w:rsidRPr="00A747A1">
              <w:rPr>
                <w:spacing w:val="-1"/>
              </w:rPr>
              <w:t>Пластический</w:t>
            </w:r>
            <w:r w:rsidRPr="00521A52">
              <w:t>тренинг.</w:t>
            </w:r>
          </w:p>
        </w:tc>
        <w:tc>
          <w:tcPr>
            <w:tcW w:w="1660" w:type="dxa"/>
          </w:tcPr>
          <w:p w:rsidR="00310EA9" w:rsidRDefault="00310EA9">
            <w:r w:rsidRPr="004276B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8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5" w:right="1212"/>
            </w:pPr>
            <w:r w:rsidRPr="00521A52">
              <w:t>выполнениемупражнений.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15"/>
              </w:tabs>
              <w:ind w:left="112" w:right="90"/>
            </w:pPr>
            <w:r w:rsidRPr="00521A52">
              <w:t>4.1.1.</w:t>
            </w:r>
            <w:r w:rsidRPr="00A747A1">
              <w:rPr>
                <w:spacing w:val="-1"/>
              </w:rPr>
              <w:t>Разминка.</w:t>
            </w:r>
            <w:r w:rsidRPr="00521A52">
              <w:t>Настройка.</w:t>
            </w:r>
          </w:p>
        </w:tc>
        <w:tc>
          <w:tcPr>
            <w:tcW w:w="1660" w:type="dxa"/>
          </w:tcPr>
          <w:p w:rsidR="00310EA9" w:rsidRDefault="00310EA9">
            <w:r w:rsidRPr="004276B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Контрольза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5" w:right="1212"/>
            </w:pPr>
            <w:r w:rsidRPr="00521A52">
              <w:t>выполнениемупражнений.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15"/>
              </w:tabs>
              <w:ind w:left="112" w:right="90"/>
            </w:pPr>
            <w:r w:rsidRPr="00521A52">
              <w:t>4.1.2.</w:t>
            </w:r>
            <w:r w:rsidRPr="00A747A1">
              <w:rPr>
                <w:spacing w:val="-1"/>
              </w:rPr>
              <w:t>Разминка.</w:t>
            </w:r>
            <w:r w:rsidRPr="00521A52">
              <w:t>Релаксация.</w:t>
            </w:r>
          </w:p>
        </w:tc>
        <w:tc>
          <w:tcPr>
            <w:tcW w:w="1660" w:type="dxa"/>
          </w:tcPr>
          <w:p w:rsidR="00310EA9" w:rsidRDefault="00310EA9">
            <w:r w:rsidRPr="004276B3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1212"/>
            </w:pPr>
            <w:r w:rsidRPr="00521A52">
              <w:t>Контроль завыполнением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упражнений.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Ритмопластический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3"/>
            </w:pPr>
            <w:r w:rsidRPr="00521A52">
              <w:t>тренинг.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4.2.Пластическийобраз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персонажа.</w:t>
            </w:r>
          </w:p>
        </w:tc>
        <w:tc>
          <w:tcPr>
            <w:tcW w:w="1660" w:type="dxa"/>
          </w:tcPr>
          <w:p w:rsidR="00310EA9" w:rsidRDefault="00310EA9">
            <w:r w:rsidRPr="00481141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494"/>
              </w:tabs>
              <w:spacing w:line="268" w:lineRule="exact"/>
              <w:ind w:left="115"/>
            </w:pPr>
            <w:r>
              <w:t xml:space="preserve">Анализ </w:t>
            </w:r>
            <w:r w:rsidRPr="00521A52">
              <w:t>творческих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работ.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30"/>
              </w:tabs>
              <w:spacing w:line="268" w:lineRule="exact"/>
              <w:ind w:left="112"/>
            </w:pPr>
            <w:r w:rsidRPr="00521A52">
              <w:t>4.2.1.Рождение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пластическогообраза.</w:t>
            </w:r>
          </w:p>
        </w:tc>
        <w:tc>
          <w:tcPr>
            <w:tcW w:w="1660" w:type="dxa"/>
          </w:tcPr>
          <w:p w:rsidR="00310EA9" w:rsidRDefault="00310EA9">
            <w:r w:rsidRPr="00481141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Анализтворческих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работ.</w:t>
            </w:r>
          </w:p>
        </w:tc>
      </w:tr>
      <w:tr w:rsidR="00310EA9" w:rsidRPr="00521A52">
        <w:trPr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29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296"/>
              </w:tabs>
              <w:spacing w:line="268" w:lineRule="exact"/>
              <w:ind w:left="112"/>
            </w:pPr>
            <w:r w:rsidRPr="00521A52">
              <w:t>4.2.2.Пластический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этюд.</w:t>
            </w:r>
          </w:p>
        </w:tc>
        <w:tc>
          <w:tcPr>
            <w:tcW w:w="1660" w:type="dxa"/>
          </w:tcPr>
          <w:p w:rsidR="00310EA9" w:rsidRDefault="00310EA9">
            <w:r w:rsidRPr="00481141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Анализтворческих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работ.</w:t>
            </w:r>
          </w:p>
        </w:tc>
      </w:tr>
      <w:tr w:rsidR="00310EA9" w:rsidRPr="00521A52">
        <w:trPr>
          <w:trHeight w:val="830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30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Тренинг.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ind w:left="112" w:right="90"/>
            </w:pPr>
            <w:r w:rsidRPr="00521A52">
              <w:t>4.3.</w:t>
            </w:r>
            <w:r w:rsidRPr="00A747A1">
              <w:rPr>
                <w:spacing w:val="-1"/>
              </w:rPr>
              <w:t>Сценическое</w:t>
            </w:r>
            <w:r w:rsidRPr="00521A52">
              <w:t>движение.</w:t>
            </w:r>
          </w:p>
        </w:tc>
        <w:tc>
          <w:tcPr>
            <w:tcW w:w="1660" w:type="dxa"/>
          </w:tcPr>
          <w:p w:rsidR="00310EA9" w:rsidRDefault="00310EA9">
            <w:r w:rsidRPr="00846B5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494"/>
              </w:tabs>
              <w:ind w:left="115" w:right="89"/>
            </w:pPr>
            <w:r>
              <w:t xml:space="preserve">Анализ </w:t>
            </w:r>
            <w:r w:rsidRPr="00A747A1">
              <w:rPr>
                <w:spacing w:val="-1"/>
              </w:rPr>
              <w:t>творческих</w:t>
            </w:r>
            <w:r w:rsidRPr="00521A52">
              <w:t>работ</w:t>
            </w:r>
            <w:r>
              <w:t xml:space="preserve">, </w:t>
            </w:r>
            <w:r w:rsidRPr="00521A52">
              <w:t>контрольные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упражнения.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ind w:left="112" w:right="90"/>
            </w:pPr>
            <w:r w:rsidRPr="00521A52">
              <w:t>4.3.1.</w:t>
            </w:r>
            <w:r w:rsidRPr="00A747A1">
              <w:rPr>
                <w:spacing w:val="-1"/>
              </w:rPr>
              <w:t>Сценическое</w:t>
            </w:r>
            <w:r w:rsidRPr="00521A52">
              <w:t>падение.</w:t>
            </w:r>
          </w:p>
        </w:tc>
        <w:tc>
          <w:tcPr>
            <w:tcW w:w="1660" w:type="dxa"/>
          </w:tcPr>
          <w:p w:rsidR="00310EA9" w:rsidRDefault="00310EA9">
            <w:r w:rsidRPr="00846B5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1212"/>
            </w:pPr>
            <w:r w:rsidRPr="00521A52">
              <w:t>Контроль завыполнением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упражнений.</w:t>
            </w:r>
          </w:p>
        </w:tc>
      </w:tr>
      <w:tr w:rsidR="00310EA9" w:rsidRPr="00521A52">
        <w:trPr>
          <w:trHeight w:val="828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4.3.2. Шаг, поклон.</w:t>
            </w:r>
          </w:p>
        </w:tc>
        <w:tc>
          <w:tcPr>
            <w:tcW w:w="1660" w:type="dxa"/>
          </w:tcPr>
          <w:p w:rsidR="00310EA9" w:rsidRDefault="00310EA9">
            <w:r w:rsidRPr="00846B5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Контрольза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5" w:right="1212"/>
            </w:pPr>
            <w:r w:rsidRPr="00521A52">
              <w:t>выполнениемупражнений.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03"/>
              </w:tabs>
              <w:ind w:left="112" w:right="88"/>
            </w:pPr>
            <w:r w:rsidRPr="00521A52">
              <w:t>4.4.</w:t>
            </w:r>
            <w:r w:rsidRPr="00A747A1">
              <w:rPr>
                <w:spacing w:val="-1"/>
              </w:rPr>
              <w:t>Элементы</w:t>
            </w:r>
            <w:r w:rsidRPr="00521A52">
              <w:t>танцевальныхдвижений.</w:t>
            </w:r>
          </w:p>
        </w:tc>
        <w:tc>
          <w:tcPr>
            <w:tcW w:w="1660" w:type="dxa"/>
          </w:tcPr>
          <w:p w:rsidR="00310EA9" w:rsidRDefault="00310EA9">
            <w:r w:rsidRPr="00846B5E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494"/>
              </w:tabs>
              <w:ind w:left="115" w:right="89"/>
            </w:pPr>
            <w:r>
              <w:t xml:space="preserve">Анализ </w:t>
            </w:r>
            <w:r w:rsidRPr="00A747A1">
              <w:rPr>
                <w:spacing w:val="-1"/>
              </w:rPr>
              <w:t>творческих</w:t>
            </w:r>
            <w:r w:rsidRPr="00521A52">
              <w:t>работ</w:t>
            </w:r>
            <w:r>
              <w:t xml:space="preserve">, </w:t>
            </w:r>
            <w:r w:rsidRPr="00521A52">
              <w:t>танцевальные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элементы.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 w:right="300"/>
            </w:pPr>
            <w:r w:rsidRPr="00521A52">
              <w:t>Упражнения, игровойтренинг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03"/>
              </w:tabs>
              <w:ind w:left="112" w:right="89"/>
            </w:pPr>
            <w:r w:rsidRPr="00521A52">
              <w:t>4.4.1.</w:t>
            </w:r>
            <w:r w:rsidRPr="00A747A1">
              <w:rPr>
                <w:spacing w:val="-1"/>
              </w:rPr>
              <w:t>Основные</w:t>
            </w:r>
            <w:r w:rsidRPr="00521A52">
              <w:t>танцевальныеэлементы.</w:t>
            </w:r>
          </w:p>
        </w:tc>
        <w:tc>
          <w:tcPr>
            <w:tcW w:w="1660" w:type="dxa"/>
          </w:tcPr>
          <w:p w:rsidR="00310EA9" w:rsidRDefault="00310EA9">
            <w:r w:rsidRPr="00494986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8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5" w:right="1212"/>
            </w:pPr>
            <w:r w:rsidRPr="00521A52">
              <w:t>выполнениемупражнений.</w:t>
            </w:r>
          </w:p>
        </w:tc>
      </w:tr>
      <w:tr w:rsidR="00310EA9" w:rsidRPr="00521A52">
        <w:trPr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17"/>
              </w:tabs>
              <w:spacing w:line="268" w:lineRule="exact"/>
              <w:ind w:left="112"/>
            </w:pPr>
            <w:r w:rsidRPr="00521A52">
              <w:t>4.4.2.Современный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танец.</w:t>
            </w:r>
          </w:p>
        </w:tc>
        <w:tc>
          <w:tcPr>
            <w:tcW w:w="1660" w:type="dxa"/>
          </w:tcPr>
          <w:p w:rsidR="00310EA9" w:rsidRDefault="00310EA9">
            <w:r w:rsidRPr="00494986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Танцевальныеэтюды.</w:t>
            </w:r>
          </w:p>
        </w:tc>
      </w:tr>
      <w:tr w:rsidR="00310EA9" w:rsidRPr="00521A52">
        <w:trPr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763"/>
              <w:rPr>
                <w:b/>
                <w:bCs/>
              </w:rPr>
            </w:pPr>
            <w:r w:rsidRPr="00A747A1">
              <w:rPr>
                <w:b/>
                <w:bCs/>
              </w:rPr>
              <w:t>5.Актерскоемастерство.(45ч)</w:t>
            </w:r>
          </w:p>
        </w:tc>
      </w:tr>
      <w:tr w:rsidR="00310EA9" w:rsidRPr="00521A52">
        <w:trPr>
          <w:trHeight w:val="829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36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753"/>
              </w:tabs>
              <w:ind w:left="113" w:right="93"/>
            </w:pPr>
            <w:r w:rsidRPr="00521A52">
              <w:t>Упражнения,</w:t>
            </w:r>
            <w:r w:rsidRPr="00521A52">
              <w:tab/>
            </w:r>
            <w:r w:rsidRPr="00A747A1">
              <w:rPr>
                <w:spacing w:val="-1"/>
              </w:rPr>
              <w:t>игровой</w:t>
            </w:r>
            <w:r w:rsidRPr="00521A52">
              <w:t>тренинг.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18"/>
              </w:tabs>
              <w:spacing w:line="270" w:lineRule="exact"/>
              <w:ind w:left="112"/>
            </w:pPr>
            <w:r w:rsidRPr="00521A52">
              <w:t>5.1.Организация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89"/>
            </w:pPr>
            <w:r w:rsidRPr="00521A52">
              <w:t>внимания,воображения,памяти.</w:t>
            </w:r>
          </w:p>
        </w:tc>
        <w:tc>
          <w:tcPr>
            <w:tcW w:w="1660" w:type="dxa"/>
          </w:tcPr>
          <w:p w:rsidR="00310EA9" w:rsidRDefault="00310EA9">
            <w:r w:rsidRPr="00083D92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349"/>
            </w:pPr>
            <w:r w:rsidRPr="00521A52">
              <w:t>Выполнениеконтрольногозадания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641"/>
              </w:tabs>
              <w:spacing w:line="268" w:lineRule="exact"/>
              <w:ind w:left="112"/>
            </w:pPr>
            <w:r w:rsidRPr="00521A52">
              <w:t>5.1.1.Актерский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тренинг.</w:t>
            </w:r>
          </w:p>
        </w:tc>
        <w:tc>
          <w:tcPr>
            <w:tcW w:w="1660" w:type="dxa"/>
          </w:tcPr>
          <w:p w:rsidR="00310EA9" w:rsidRDefault="00310EA9">
            <w:r w:rsidRPr="00083D92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Контрольза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выполнением упражнений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113"/>
                <w:tab w:val="left" w:pos="2612"/>
              </w:tabs>
              <w:spacing w:line="268" w:lineRule="exact"/>
              <w:ind w:left="112"/>
            </w:pPr>
            <w:r w:rsidRPr="00521A52">
              <w:t>5.1.2.Внимание 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воображение.</w:t>
            </w:r>
          </w:p>
        </w:tc>
        <w:tc>
          <w:tcPr>
            <w:tcW w:w="1660" w:type="dxa"/>
          </w:tcPr>
          <w:p w:rsidR="00310EA9" w:rsidRDefault="00310EA9">
            <w:r w:rsidRPr="002770F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39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18"/>
              </w:tabs>
              <w:spacing w:line="268" w:lineRule="exact"/>
              <w:ind w:left="112"/>
            </w:pPr>
            <w:r w:rsidRPr="00521A52">
              <w:t>5.1.3.Психологический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жест.</w:t>
            </w:r>
          </w:p>
        </w:tc>
        <w:tc>
          <w:tcPr>
            <w:tcW w:w="1660" w:type="dxa"/>
          </w:tcPr>
          <w:p w:rsidR="00310EA9" w:rsidRDefault="00310EA9">
            <w:r w:rsidRPr="002770F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5.1.4.Импровизация.</w:t>
            </w:r>
          </w:p>
        </w:tc>
        <w:tc>
          <w:tcPr>
            <w:tcW w:w="1660" w:type="dxa"/>
          </w:tcPr>
          <w:p w:rsidR="00310EA9" w:rsidRDefault="00310EA9">
            <w:r w:rsidRPr="002770F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ind w:left="115" w:right="1212"/>
            </w:pPr>
            <w:r w:rsidRPr="00521A52">
              <w:t>Контроль завыполнением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упражнений.</w:t>
            </w:r>
          </w:p>
        </w:tc>
      </w:tr>
      <w:tr w:rsidR="00310EA9" w:rsidRPr="00521A52">
        <w:trPr>
          <w:trHeight w:val="828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41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Беседа.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13"/>
              </w:tabs>
              <w:spacing w:line="237" w:lineRule="auto"/>
              <w:ind w:left="112" w:right="89"/>
            </w:pPr>
            <w:r w:rsidRPr="00521A52">
              <w:t>5.2.</w:t>
            </w:r>
            <w:r w:rsidRPr="00A747A1">
              <w:rPr>
                <w:spacing w:val="-1"/>
              </w:rPr>
              <w:t>Сценическое</w:t>
            </w:r>
            <w:r w:rsidRPr="00521A52">
              <w:t>действие.</w:t>
            </w:r>
          </w:p>
        </w:tc>
        <w:tc>
          <w:tcPr>
            <w:tcW w:w="1660" w:type="dxa"/>
          </w:tcPr>
          <w:p w:rsidR="00310EA9" w:rsidRDefault="00310EA9">
            <w:r w:rsidRPr="002770F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9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spacing w:line="276" w:lineRule="exact"/>
              <w:ind w:left="115" w:right="1212"/>
            </w:pPr>
            <w:r w:rsidRPr="00521A52">
              <w:t>выполнениемупражнений.</w:t>
            </w:r>
          </w:p>
        </w:tc>
      </w:tr>
      <w:tr w:rsidR="00310EA9" w:rsidRPr="00521A52">
        <w:trPr>
          <w:trHeight w:val="1105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42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Тренинг.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2"/>
            </w:pPr>
            <w:r w:rsidRPr="00521A52">
              <w:t>5.2.1.Общение.</w:t>
            </w:r>
          </w:p>
        </w:tc>
        <w:tc>
          <w:tcPr>
            <w:tcW w:w="1660" w:type="dxa"/>
          </w:tcPr>
          <w:p w:rsidR="00310EA9" w:rsidRDefault="00310EA9">
            <w:r w:rsidRPr="002770F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ind w:left="115" w:right="88"/>
            </w:pPr>
            <w:r>
              <w:t xml:space="preserve">Наблюдение </w:t>
            </w:r>
            <w:r w:rsidRPr="00A747A1">
              <w:rPr>
                <w:spacing w:val="-3"/>
              </w:rPr>
              <w:t>за</w:t>
            </w:r>
            <w:r w:rsidRPr="00521A52">
              <w:t>выполнениемконтрольных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упражнений.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2008"/>
              </w:tabs>
              <w:spacing w:line="268" w:lineRule="exact"/>
              <w:ind w:left="112"/>
            </w:pPr>
            <w:r w:rsidRPr="00521A52">
              <w:t>5.2.2.Логика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981"/>
            </w:pPr>
            <w:r w:rsidRPr="00521A52">
              <w:t>межличностногообщения.</w:t>
            </w:r>
          </w:p>
        </w:tc>
        <w:tc>
          <w:tcPr>
            <w:tcW w:w="1660" w:type="dxa"/>
          </w:tcPr>
          <w:p w:rsidR="00310EA9" w:rsidRDefault="00310EA9">
            <w:r w:rsidRPr="003E1E3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2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5.2.3.Работанадрольюв спектакле.</w:t>
            </w:r>
          </w:p>
        </w:tc>
        <w:tc>
          <w:tcPr>
            <w:tcW w:w="1660" w:type="dxa"/>
          </w:tcPr>
          <w:p w:rsidR="00310EA9" w:rsidRDefault="00310EA9">
            <w:r w:rsidRPr="003E1E3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5.2.4.Рисунокроли.</w:t>
            </w:r>
          </w:p>
        </w:tc>
        <w:tc>
          <w:tcPr>
            <w:tcW w:w="1660" w:type="dxa"/>
          </w:tcPr>
          <w:p w:rsidR="00310EA9" w:rsidRDefault="00310EA9">
            <w:r w:rsidRPr="003E1E3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787"/>
              </w:tabs>
              <w:spacing w:line="268" w:lineRule="exact"/>
              <w:ind w:left="112"/>
            </w:pPr>
            <w:r w:rsidRPr="00521A52">
              <w:t>5.2.5.Характер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персонажа.</w:t>
            </w:r>
          </w:p>
        </w:tc>
        <w:tc>
          <w:tcPr>
            <w:tcW w:w="1660" w:type="dxa"/>
          </w:tcPr>
          <w:p w:rsidR="00310EA9" w:rsidRDefault="00310EA9">
            <w:r w:rsidRPr="009016E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590"/>
              </w:tabs>
              <w:spacing w:line="268" w:lineRule="exact"/>
              <w:ind w:left="112"/>
            </w:pPr>
            <w:r w:rsidRPr="00521A52">
              <w:t>5.2.6.Параметры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общения.</w:t>
            </w:r>
          </w:p>
        </w:tc>
        <w:tc>
          <w:tcPr>
            <w:tcW w:w="1660" w:type="dxa"/>
          </w:tcPr>
          <w:p w:rsidR="00310EA9" w:rsidRDefault="00310EA9">
            <w:r w:rsidRPr="009016E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1380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48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574"/>
              </w:tabs>
              <w:ind w:left="112" w:right="90"/>
            </w:pPr>
            <w:r w:rsidRPr="00521A52">
              <w:t>5.3.</w:t>
            </w:r>
            <w:r w:rsidRPr="00A747A1">
              <w:rPr>
                <w:spacing w:val="-1"/>
              </w:rPr>
              <w:t>Творческая</w:t>
            </w:r>
            <w:r w:rsidRPr="00521A52">
              <w:t>мастерская.</w:t>
            </w:r>
          </w:p>
        </w:tc>
        <w:tc>
          <w:tcPr>
            <w:tcW w:w="1660" w:type="dxa"/>
          </w:tcPr>
          <w:p w:rsidR="00310EA9" w:rsidRDefault="00310EA9">
            <w:r w:rsidRPr="009016E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2449"/>
              </w:tabs>
              <w:spacing w:line="268" w:lineRule="exact"/>
              <w:ind w:left="115"/>
            </w:pPr>
            <w:r>
              <w:t xml:space="preserve">Контроль </w:t>
            </w:r>
            <w:r w:rsidRPr="00521A52">
              <w:t>за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выполнением</w:t>
            </w:r>
          </w:p>
          <w:p w:rsidR="00310EA9" w:rsidRPr="00521A52" w:rsidRDefault="00310EA9" w:rsidP="00A747A1">
            <w:pPr>
              <w:pStyle w:val="TableParagraph"/>
              <w:tabs>
                <w:tab w:val="left" w:pos="2413"/>
              </w:tabs>
              <w:spacing w:line="270" w:lineRule="atLeast"/>
              <w:ind w:left="115" w:right="88"/>
              <w:jc w:val="both"/>
            </w:pPr>
            <w:r>
              <w:t xml:space="preserve">упражнения </w:t>
            </w:r>
            <w:r w:rsidRPr="00A747A1">
              <w:rPr>
                <w:spacing w:val="-2"/>
              </w:rPr>
              <w:t>на</w:t>
            </w:r>
            <w:r w:rsidRPr="00521A52">
              <w:t>вниманиетворческаяработа.</w:t>
            </w:r>
          </w:p>
        </w:tc>
      </w:tr>
      <w:tr w:rsidR="00310EA9" w:rsidRPr="00521A52">
        <w:trPr>
          <w:trHeight w:val="829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49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54"/>
                <w:tab w:val="left" w:pos="1776"/>
              </w:tabs>
              <w:ind w:left="112" w:right="87"/>
            </w:pPr>
            <w:r w:rsidRPr="00521A52">
              <w:t>5.3.1.</w:t>
            </w:r>
            <w:r w:rsidRPr="00A747A1">
              <w:rPr>
                <w:spacing w:val="-1"/>
              </w:rPr>
              <w:t>Создание</w:t>
            </w:r>
            <w:r w:rsidRPr="00521A52">
              <w:t xml:space="preserve">характера </w:t>
            </w:r>
            <w:r w:rsidRPr="00A747A1">
              <w:rPr>
                <w:spacing w:val="-1"/>
              </w:rPr>
              <w:t>сценического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образа.</w:t>
            </w:r>
          </w:p>
        </w:tc>
        <w:tc>
          <w:tcPr>
            <w:tcW w:w="1660" w:type="dxa"/>
          </w:tcPr>
          <w:p w:rsidR="00310EA9" w:rsidRDefault="00310EA9">
            <w:r w:rsidRPr="009016E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Показианализработы.</w:t>
            </w:r>
          </w:p>
        </w:tc>
      </w:tr>
      <w:tr w:rsidR="00310EA9" w:rsidRPr="00521A52">
        <w:trPr>
          <w:trHeight w:val="275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50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tabs>
                <w:tab w:val="left" w:pos="1838"/>
              </w:tabs>
              <w:spacing w:line="256" w:lineRule="exact"/>
              <w:ind w:left="113"/>
            </w:pPr>
            <w:r w:rsidRPr="00521A52">
              <w:t>Творческая</w:t>
            </w:r>
            <w:r w:rsidRPr="00521A52">
              <w:tab/>
              <w:t>работа. Упражнения.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04"/>
                <w:tab w:val="left" w:pos="1837"/>
              </w:tabs>
              <w:spacing w:line="256" w:lineRule="exact"/>
              <w:ind w:left="112"/>
            </w:pPr>
            <w:r w:rsidRPr="00521A52">
              <w:t>5.3.2.</w:t>
            </w:r>
            <w:r w:rsidRPr="00521A52">
              <w:tab/>
              <w:t>Выбор</w:t>
            </w:r>
            <w:r w:rsidRPr="00521A52">
              <w:tab/>
              <w:t>отрывка. Этюдныепробы.</w:t>
            </w:r>
          </w:p>
        </w:tc>
        <w:tc>
          <w:tcPr>
            <w:tcW w:w="1660" w:type="dxa"/>
          </w:tcPr>
          <w:p w:rsidR="00310EA9" w:rsidRDefault="00310EA9">
            <w:r w:rsidRPr="00726E7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5"/>
            </w:pPr>
            <w:r w:rsidRPr="00521A52">
              <w:t>Педагогическое наблюдение,анализ.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Беседа,рассказ.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802"/>
                <w:tab w:val="left" w:pos="2612"/>
              </w:tabs>
              <w:ind w:left="112" w:right="88"/>
            </w:pPr>
            <w:r w:rsidRPr="00521A52">
              <w:t>5.3.3.</w:t>
            </w:r>
            <w:r w:rsidRPr="00A747A1">
              <w:rPr>
                <w:spacing w:val="-1"/>
              </w:rPr>
              <w:t>Средства</w:t>
            </w:r>
            <w:r w:rsidRPr="00521A52">
              <w:t>органичности</w:t>
            </w:r>
            <w:r w:rsidRPr="00521A52">
              <w:tab/>
            </w:r>
            <w:r w:rsidRPr="00A747A1">
              <w:rPr>
                <w:spacing w:val="-3"/>
              </w:rPr>
              <w:t>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выразительности.</w:t>
            </w:r>
          </w:p>
        </w:tc>
        <w:tc>
          <w:tcPr>
            <w:tcW w:w="1660" w:type="dxa"/>
          </w:tcPr>
          <w:p w:rsidR="00310EA9" w:rsidRDefault="00310EA9">
            <w:r w:rsidRPr="00726E7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Творческаяработа.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33"/>
                <w:tab w:val="left" w:pos="1482"/>
                <w:tab w:val="left" w:pos="2611"/>
              </w:tabs>
              <w:ind w:left="112" w:right="88"/>
            </w:pPr>
            <w:r w:rsidRPr="00521A52">
              <w:t>5.3.4.</w:t>
            </w:r>
            <w:r w:rsidRPr="00521A52">
              <w:tab/>
              <w:t>Музыкальное</w:t>
            </w:r>
            <w:r w:rsidRPr="00521A52">
              <w:tab/>
            </w:r>
            <w:r w:rsidRPr="00A747A1">
              <w:rPr>
                <w:spacing w:val="-2"/>
              </w:rPr>
              <w:t>и</w:t>
            </w:r>
            <w:r w:rsidRPr="00521A52">
              <w:t>световое</w:t>
            </w:r>
            <w:r w:rsidRPr="00521A52">
              <w:tab/>
            </w:r>
            <w:r w:rsidRPr="00A747A1">
              <w:rPr>
                <w:spacing w:val="-1"/>
              </w:rPr>
              <w:t>оформление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отрывка.</w:t>
            </w:r>
          </w:p>
        </w:tc>
        <w:tc>
          <w:tcPr>
            <w:tcW w:w="1660" w:type="dxa"/>
          </w:tcPr>
          <w:p w:rsidR="00310EA9" w:rsidRDefault="00310EA9">
            <w:r w:rsidRPr="00726E7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220"/>
              <w:rPr>
                <w:b/>
                <w:bCs/>
              </w:rPr>
            </w:pPr>
            <w:r w:rsidRPr="00A747A1">
              <w:rPr>
                <w:b/>
                <w:bCs/>
              </w:rPr>
              <w:t>6.Работанадпьесойиспектаклем.(54ч)</w:t>
            </w:r>
          </w:p>
        </w:tc>
      </w:tr>
      <w:tr w:rsidR="00310EA9" w:rsidRPr="00521A52">
        <w:trPr>
          <w:trHeight w:val="275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53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3"/>
            </w:pPr>
            <w:r w:rsidRPr="00521A52">
              <w:t>Беседа.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6.1.Выборпьесы.</w:t>
            </w:r>
          </w:p>
        </w:tc>
        <w:tc>
          <w:tcPr>
            <w:tcW w:w="1660" w:type="dxa"/>
          </w:tcPr>
          <w:p w:rsidR="00310EA9" w:rsidRDefault="00310EA9">
            <w:r w:rsidRPr="0042509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54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Дискуссия.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2"/>
            </w:pPr>
            <w:r w:rsidRPr="00521A52">
              <w:t>6.2.Углубленныйанализ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пособытиям.</w:t>
            </w:r>
          </w:p>
        </w:tc>
        <w:tc>
          <w:tcPr>
            <w:tcW w:w="1660" w:type="dxa"/>
          </w:tcPr>
          <w:p w:rsidR="00310EA9" w:rsidRDefault="00310EA9">
            <w:r w:rsidRPr="0042509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5"/>
            </w:pPr>
            <w:r w:rsidRPr="00521A52">
              <w:t>Обсуждениематериала.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082"/>
                <w:tab w:val="left" w:pos="2384"/>
              </w:tabs>
              <w:spacing w:line="268" w:lineRule="exact"/>
              <w:ind w:left="112"/>
            </w:pPr>
            <w:r w:rsidRPr="00521A52">
              <w:t>6.3.</w:t>
            </w:r>
            <w:r w:rsidRPr="00521A52">
              <w:tab/>
              <w:t>Работа</w:t>
            </w:r>
            <w:r w:rsidRPr="00521A52">
              <w:tab/>
              <w:t>над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отдельнымиэпизодами.</w:t>
            </w:r>
          </w:p>
        </w:tc>
        <w:tc>
          <w:tcPr>
            <w:tcW w:w="1660" w:type="dxa"/>
          </w:tcPr>
          <w:p w:rsidR="00310EA9" w:rsidRDefault="00310EA9">
            <w:r w:rsidRPr="0042509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Опрос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221"/>
              </w:tabs>
              <w:spacing w:line="268" w:lineRule="exact"/>
              <w:ind w:left="112"/>
            </w:pPr>
            <w:r w:rsidRPr="00521A52">
              <w:t>6.3.1.Распределение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ролей.</w:t>
            </w:r>
          </w:p>
        </w:tc>
        <w:tc>
          <w:tcPr>
            <w:tcW w:w="1660" w:type="dxa"/>
          </w:tcPr>
          <w:p w:rsidR="00310EA9" w:rsidRDefault="00310EA9">
            <w:r w:rsidRPr="006B57DA">
              <w:t>МБОУ «Старосаврушская ООШ»</w:t>
            </w:r>
            <w:r w:rsidRPr="004D2258">
              <w:t xml:space="preserve">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Творческоезадание.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6.3.2.Творческиепробы.</w:t>
            </w:r>
          </w:p>
        </w:tc>
        <w:tc>
          <w:tcPr>
            <w:tcW w:w="1660" w:type="dxa"/>
          </w:tcPr>
          <w:p w:rsidR="00310EA9" w:rsidRDefault="00310EA9">
            <w:r w:rsidRPr="004D225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Творческоезадание.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наблюдение.</w:t>
            </w:r>
          </w:p>
        </w:tc>
      </w:tr>
      <w:tr w:rsidR="00310EA9" w:rsidRPr="00521A52">
        <w:trPr>
          <w:trHeight w:val="549"/>
        </w:trPr>
        <w:tc>
          <w:tcPr>
            <w:tcW w:w="662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58</w:t>
            </w:r>
          </w:p>
        </w:tc>
        <w:tc>
          <w:tcPr>
            <w:tcW w:w="950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  <w:tcBorders>
              <w:bottom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tabs>
                <w:tab w:val="left" w:pos="1170"/>
                <w:tab w:val="left" w:pos="2382"/>
              </w:tabs>
              <w:spacing w:line="268" w:lineRule="exact"/>
              <w:ind w:left="112"/>
            </w:pPr>
            <w:r w:rsidRPr="00521A52">
              <w:t>6.3.3.Работа над</w:t>
            </w:r>
          </w:p>
          <w:p w:rsidR="00310EA9" w:rsidRPr="00521A52" w:rsidRDefault="00310EA9" w:rsidP="00A747A1">
            <w:pPr>
              <w:pStyle w:val="TableParagraph"/>
              <w:spacing w:line="262" w:lineRule="exact"/>
              <w:ind w:left="112"/>
            </w:pPr>
            <w:r w:rsidRPr="00521A52">
              <w:t>созданиемобраза,</w:t>
            </w:r>
          </w:p>
        </w:tc>
        <w:tc>
          <w:tcPr>
            <w:tcW w:w="1660" w:type="dxa"/>
            <w:tcBorders>
              <w:bottom w:val="single" w:sz="6" w:space="0" w:color="000000"/>
            </w:tcBorders>
          </w:tcPr>
          <w:p w:rsidR="00310EA9" w:rsidRDefault="00310EA9">
            <w:r w:rsidRPr="004D2258">
              <w:t>МБОУ «Старосаврушская ООШ» Каб.№2</w:t>
            </w:r>
          </w:p>
        </w:tc>
        <w:tc>
          <w:tcPr>
            <w:tcW w:w="2750" w:type="dxa"/>
            <w:tcBorders>
              <w:bottom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Творческоезадание.</w:t>
            </w:r>
          </w:p>
          <w:p w:rsidR="00310EA9" w:rsidRPr="00521A52" w:rsidRDefault="00310EA9" w:rsidP="00A747A1">
            <w:pPr>
              <w:pStyle w:val="TableParagraph"/>
              <w:spacing w:line="262" w:lineRule="exact"/>
              <w:ind w:left="115"/>
            </w:pPr>
            <w:r w:rsidRPr="00521A52">
              <w:t>наблюдение.</w:t>
            </w:r>
          </w:p>
        </w:tc>
      </w:tr>
      <w:tr w:rsidR="00310EA9" w:rsidRPr="00521A52">
        <w:trPr>
          <w:trHeight w:val="549"/>
        </w:trPr>
        <w:tc>
          <w:tcPr>
            <w:tcW w:w="662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5" w:lineRule="exact"/>
              <w:ind w:left="107"/>
            </w:pPr>
            <w:r w:rsidRPr="00521A52">
              <w:t>59</w:t>
            </w:r>
          </w:p>
        </w:tc>
        <w:tc>
          <w:tcPr>
            <w:tcW w:w="950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  <w:tcBorders>
              <w:top w:val="single" w:sz="6" w:space="0" w:color="000000"/>
            </w:tcBorders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5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5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tabs>
                <w:tab w:val="left" w:pos="959"/>
              </w:tabs>
              <w:spacing w:line="265" w:lineRule="exact"/>
              <w:ind w:left="112"/>
            </w:pPr>
            <w:r w:rsidRPr="00521A52">
              <w:t>6.3.4.Выразительность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характеромперсонажа.</w:t>
            </w:r>
          </w:p>
        </w:tc>
        <w:tc>
          <w:tcPr>
            <w:tcW w:w="1660" w:type="dxa"/>
            <w:tcBorders>
              <w:top w:val="single" w:sz="6" w:space="0" w:color="000000"/>
            </w:tcBorders>
          </w:tcPr>
          <w:p w:rsidR="00310EA9" w:rsidRDefault="00310EA9">
            <w:r w:rsidRPr="004D2258">
              <w:t>МБОУ «Старосаврушская ООШ» Каб.№2</w:t>
            </w:r>
          </w:p>
        </w:tc>
        <w:tc>
          <w:tcPr>
            <w:tcW w:w="2750" w:type="dxa"/>
            <w:tcBorders>
              <w:top w:val="single" w:sz="6" w:space="0" w:color="000000"/>
            </w:tcBorders>
          </w:tcPr>
          <w:p w:rsidR="00310EA9" w:rsidRPr="00521A52" w:rsidRDefault="00310EA9" w:rsidP="00A747A1">
            <w:pPr>
              <w:pStyle w:val="TableParagraph"/>
              <w:spacing w:line="265" w:lineRule="exact"/>
              <w:ind w:left="115"/>
            </w:pPr>
            <w:r w:rsidRPr="00521A52">
              <w:t>Творческоезадание.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наблюдение.</w:t>
            </w:r>
          </w:p>
        </w:tc>
      </w:tr>
      <w:tr w:rsidR="00310EA9" w:rsidRPr="00521A52">
        <w:trPr>
          <w:trHeight w:val="1106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07"/>
            </w:pPr>
            <w:r w:rsidRPr="00521A52">
              <w:t>60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70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326"/>
                <w:tab w:val="left" w:pos="1669"/>
              </w:tabs>
              <w:ind w:left="112" w:right="88"/>
            </w:pPr>
            <w:r w:rsidRPr="00521A52">
              <w:t>6.4.</w:t>
            </w:r>
            <w:r w:rsidRPr="00A747A1">
              <w:rPr>
                <w:spacing w:val="-1"/>
              </w:rPr>
              <w:t>Изготовление</w:t>
            </w:r>
            <w:r w:rsidRPr="00521A52">
              <w:t>декораций,</w:t>
            </w:r>
            <w:r w:rsidRPr="00521A52">
              <w:tab/>
            </w:r>
            <w:r w:rsidRPr="00A747A1">
              <w:rPr>
                <w:spacing w:val="-1"/>
              </w:rPr>
              <w:t>костюмов,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1253"/>
            </w:pPr>
            <w:r w:rsidRPr="00521A52">
              <w:t>музыкальногооформления.</w:t>
            </w:r>
          </w:p>
        </w:tc>
        <w:tc>
          <w:tcPr>
            <w:tcW w:w="1660" w:type="dxa"/>
          </w:tcPr>
          <w:p w:rsidR="00310EA9" w:rsidRDefault="00310EA9">
            <w:r w:rsidRPr="004D2258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tabs>
                <w:tab w:val="left" w:pos="1794"/>
              </w:tabs>
              <w:ind w:left="115" w:right="89"/>
            </w:pPr>
            <w:r w:rsidRPr="00521A52">
              <w:t>Творческое</w:t>
            </w:r>
            <w:r w:rsidRPr="00521A52">
              <w:tab/>
            </w:r>
            <w:r w:rsidRPr="00A747A1">
              <w:rPr>
                <w:spacing w:val="-1"/>
              </w:rPr>
              <w:t>задание.</w:t>
            </w:r>
            <w:r w:rsidRPr="00521A52">
              <w:t>Наблюдение.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2058"/>
              </w:tabs>
              <w:spacing w:line="268" w:lineRule="exact"/>
              <w:ind w:left="112"/>
            </w:pPr>
            <w:r w:rsidRPr="00521A52">
              <w:t>6.4.2.Выбор</w:t>
            </w:r>
          </w:p>
          <w:p w:rsidR="00310EA9" w:rsidRPr="00521A52" w:rsidRDefault="00310EA9" w:rsidP="00A747A1">
            <w:pPr>
              <w:pStyle w:val="TableParagraph"/>
              <w:spacing w:line="270" w:lineRule="atLeast"/>
              <w:ind w:left="112" w:right="1253"/>
            </w:pPr>
            <w:r w:rsidRPr="00521A52">
              <w:t>музыкальногооформления.</w:t>
            </w:r>
          </w:p>
        </w:tc>
        <w:tc>
          <w:tcPr>
            <w:tcW w:w="1660" w:type="dxa"/>
          </w:tcPr>
          <w:p w:rsidR="00310EA9" w:rsidRDefault="00310EA9">
            <w:r w:rsidRPr="00B01F1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1104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Творческоезадание.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568"/>
                <w:tab w:val="left" w:pos="1648"/>
                <w:tab w:val="left" w:pos="2633"/>
              </w:tabs>
              <w:ind w:left="112" w:right="90"/>
            </w:pPr>
            <w:r w:rsidRPr="00521A52">
              <w:t>6.5.</w:t>
            </w:r>
            <w:r w:rsidRPr="00A747A1">
              <w:rPr>
                <w:spacing w:val="-1"/>
              </w:rPr>
              <w:t>Репетиции</w:t>
            </w:r>
            <w:r w:rsidRPr="00521A52">
              <w:t>отдельных</w:t>
            </w:r>
            <w:r w:rsidRPr="00521A52">
              <w:tab/>
              <w:t>картин</w:t>
            </w:r>
            <w:r w:rsidRPr="00521A52">
              <w:tab/>
            </w:r>
            <w:r w:rsidRPr="00A747A1">
              <w:rPr>
                <w:spacing w:val="-4"/>
              </w:rPr>
              <w:t>с</w:t>
            </w:r>
          </w:p>
          <w:p w:rsidR="00310EA9" w:rsidRPr="00521A52" w:rsidRDefault="00310EA9" w:rsidP="00A747A1">
            <w:pPr>
              <w:pStyle w:val="TableParagraph"/>
              <w:tabs>
                <w:tab w:val="left" w:pos="1666"/>
              </w:tabs>
              <w:spacing w:line="270" w:lineRule="atLeast"/>
              <w:ind w:left="112" w:right="91"/>
            </w:pPr>
            <w:r w:rsidRPr="00521A52">
              <w:t>элементами</w:t>
            </w:r>
            <w:r w:rsidRPr="00521A52">
              <w:tab/>
            </w:r>
            <w:r w:rsidRPr="00A747A1">
              <w:rPr>
                <w:spacing w:val="-1"/>
              </w:rPr>
              <w:t>костюмов,</w:t>
            </w:r>
            <w:r w:rsidRPr="00521A52">
              <w:t>декораций.</w:t>
            </w:r>
          </w:p>
        </w:tc>
        <w:tc>
          <w:tcPr>
            <w:tcW w:w="1660" w:type="dxa"/>
          </w:tcPr>
          <w:p w:rsidR="00310EA9" w:rsidRDefault="00310EA9">
            <w:r w:rsidRPr="00B01F1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Опрос.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63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Репетиция.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6.5.1.Темпоритм.</w:t>
            </w:r>
          </w:p>
        </w:tc>
        <w:tc>
          <w:tcPr>
            <w:tcW w:w="1660" w:type="dxa"/>
          </w:tcPr>
          <w:p w:rsidR="00310EA9" w:rsidRDefault="00310EA9">
            <w:r w:rsidRPr="00B01F1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275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64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3"/>
            </w:pPr>
            <w:r w:rsidRPr="00521A52">
              <w:t>Репетиция.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430"/>
              </w:tabs>
              <w:spacing w:line="256" w:lineRule="exact"/>
              <w:ind w:left="112"/>
            </w:pPr>
            <w:r w:rsidRPr="00521A52">
              <w:t>6.5.2.Видеозапись репетиций.</w:t>
            </w:r>
          </w:p>
        </w:tc>
        <w:tc>
          <w:tcPr>
            <w:tcW w:w="1660" w:type="dxa"/>
          </w:tcPr>
          <w:p w:rsidR="00310EA9" w:rsidRDefault="00310EA9">
            <w:r w:rsidRPr="00B01F1B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5"/>
            </w:pPr>
            <w:r w:rsidRPr="00521A52">
              <w:t>Просмотр.Обсуждение.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65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Репетиция.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964"/>
                <w:tab w:val="left" w:pos="2612"/>
              </w:tabs>
              <w:spacing w:line="268" w:lineRule="exact"/>
              <w:ind w:left="112"/>
            </w:pPr>
            <w:r w:rsidRPr="00521A52">
              <w:t>6.6.Прогонные и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генеральныерепетиции.</w:t>
            </w:r>
          </w:p>
        </w:tc>
        <w:tc>
          <w:tcPr>
            <w:tcW w:w="1660" w:type="dxa"/>
          </w:tcPr>
          <w:p w:rsidR="00310EA9" w:rsidRDefault="00310EA9">
            <w:r w:rsidRPr="008D06D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551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66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Репетиция.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1660"/>
              </w:tabs>
              <w:spacing w:line="268" w:lineRule="exact"/>
              <w:ind w:left="112"/>
            </w:pPr>
            <w:r w:rsidRPr="00521A52">
              <w:t>6.6.1.Доработка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отдельныхсцен.</w:t>
            </w:r>
          </w:p>
        </w:tc>
        <w:tc>
          <w:tcPr>
            <w:tcW w:w="1660" w:type="dxa"/>
          </w:tcPr>
          <w:p w:rsidR="00310EA9" w:rsidRDefault="00310EA9">
            <w:r w:rsidRPr="008D06D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Педагогическое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5"/>
            </w:pPr>
            <w:r w:rsidRPr="00521A52">
              <w:t>наблюдение,анализ.</w:t>
            </w:r>
          </w:p>
        </w:tc>
      </w:tr>
      <w:tr w:rsidR="00310EA9" w:rsidRPr="00521A52">
        <w:trPr>
          <w:trHeight w:val="275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07"/>
            </w:pPr>
            <w:r w:rsidRPr="00521A52">
              <w:t>67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3"/>
            </w:pPr>
            <w:r w:rsidRPr="00521A52">
              <w:t>Спектакль,дискуссия.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2"/>
            </w:pPr>
            <w:r w:rsidRPr="00521A52">
              <w:t>6.7.Показспектакля.</w:t>
            </w:r>
          </w:p>
        </w:tc>
        <w:tc>
          <w:tcPr>
            <w:tcW w:w="1660" w:type="dxa"/>
          </w:tcPr>
          <w:p w:rsidR="00310EA9" w:rsidRDefault="00310EA9">
            <w:r w:rsidRPr="008D06D5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56" w:lineRule="exact"/>
              <w:ind w:left="115"/>
            </w:pPr>
            <w:r w:rsidRPr="00521A52">
              <w:t>Творческоезадание.</w:t>
            </w:r>
          </w:p>
        </w:tc>
      </w:tr>
      <w:tr w:rsidR="00310EA9" w:rsidRPr="00521A52">
        <w:trPr>
          <w:trHeight w:val="278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8" w:lineRule="exact"/>
              <w:ind w:left="6046"/>
              <w:rPr>
                <w:b/>
                <w:bCs/>
              </w:rPr>
            </w:pPr>
            <w:r w:rsidRPr="00A747A1">
              <w:rPr>
                <w:b/>
                <w:bCs/>
              </w:rPr>
              <w:t>7.Итоговоезанятие.(3ч)</w:t>
            </w:r>
          </w:p>
        </w:tc>
      </w:tr>
      <w:tr w:rsidR="00310EA9" w:rsidRPr="00521A52">
        <w:trPr>
          <w:trHeight w:val="828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68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3"/>
            </w:pPr>
            <w:r w:rsidRPr="00521A52">
              <w:t>Концертнаяпрограмма</w:t>
            </w:r>
          </w:p>
          <w:p w:rsidR="00310EA9" w:rsidRPr="00521A52" w:rsidRDefault="00310EA9" w:rsidP="00A747A1">
            <w:pPr>
              <w:pStyle w:val="TableParagraph"/>
              <w:ind w:left="113"/>
            </w:pPr>
            <w:r w:rsidRPr="00521A52">
              <w:t>«ТеатральныйОлимп».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2"/>
            </w:pPr>
            <w:r w:rsidRPr="00521A52">
              <w:t>Итоговоезанятие.</w:t>
            </w:r>
          </w:p>
        </w:tc>
        <w:tc>
          <w:tcPr>
            <w:tcW w:w="1660" w:type="dxa"/>
          </w:tcPr>
          <w:p w:rsidR="00310EA9" w:rsidRPr="00521A52" w:rsidRDefault="00310EA9">
            <w:pPr>
              <w:pStyle w:val="TableParagraph"/>
            </w:pPr>
            <w:r w:rsidRPr="00735BD4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Зачет.</w:t>
            </w:r>
          </w:p>
        </w:tc>
      </w:tr>
      <w:tr w:rsidR="00310EA9" w:rsidRPr="00521A52">
        <w:trPr>
          <w:trHeight w:val="275"/>
        </w:trPr>
        <w:tc>
          <w:tcPr>
            <w:tcW w:w="14780" w:type="dxa"/>
            <w:gridSpan w:val="9"/>
          </w:tcPr>
          <w:p w:rsidR="00310EA9" w:rsidRPr="00A747A1" w:rsidRDefault="00310EA9" w:rsidP="00A747A1">
            <w:pPr>
              <w:pStyle w:val="TableParagraph"/>
              <w:spacing w:line="256" w:lineRule="exact"/>
              <w:ind w:left="5883"/>
              <w:rPr>
                <w:b/>
                <w:bCs/>
              </w:rPr>
            </w:pPr>
            <w:r w:rsidRPr="00A747A1">
              <w:rPr>
                <w:b/>
                <w:bCs/>
              </w:rPr>
              <w:t>8.«Умныеканикулы»(12ч)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69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 w:right="710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ind w:left="112" w:right="89"/>
            </w:pPr>
            <w:r w:rsidRPr="00A747A1">
              <w:rPr>
                <w:spacing w:val="-1"/>
              </w:rPr>
              <w:t>8.1.Театрализованная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«Светофорчик»</w:t>
            </w:r>
          </w:p>
        </w:tc>
        <w:tc>
          <w:tcPr>
            <w:tcW w:w="1660" w:type="dxa"/>
          </w:tcPr>
          <w:p w:rsidR="00310EA9" w:rsidRDefault="00310EA9">
            <w:r w:rsidRPr="00A053D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Викторина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70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 w:right="710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94"/>
                <w:tab w:val="left" w:pos="1856"/>
              </w:tabs>
              <w:ind w:left="112" w:right="91"/>
            </w:pPr>
            <w:r w:rsidRPr="00521A52">
              <w:t>8.2.</w:t>
            </w:r>
            <w:r w:rsidRPr="00A747A1">
              <w:rPr>
                <w:spacing w:val="-1"/>
              </w:rPr>
              <w:t>Театрализованная</w:t>
            </w:r>
            <w:r w:rsidRPr="00521A52">
              <w:t xml:space="preserve">программа </w:t>
            </w:r>
            <w:r w:rsidRPr="00A747A1">
              <w:rPr>
                <w:spacing w:val="-1"/>
              </w:rPr>
              <w:t>«Киндер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сюрприз»</w:t>
            </w:r>
          </w:p>
        </w:tc>
        <w:tc>
          <w:tcPr>
            <w:tcW w:w="1660" w:type="dxa"/>
          </w:tcPr>
          <w:p w:rsidR="00310EA9" w:rsidRDefault="00310EA9">
            <w:r w:rsidRPr="00A053D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Наблюдение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71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 w:right="710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94"/>
              </w:tabs>
              <w:ind w:left="112" w:right="91"/>
            </w:pPr>
            <w:r w:rsidRPr="00521A52">
              <w:t>8.3.</w:t>
            </w: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«Каникуляндия»</w:t>
            </w:r>
          </w:p>
        </w:tc>
        <w:tc>
          <w:tcPr>
            <w:tcW w:w="1660" w:type="dxa"/>
          </w:tcPr>
          <w:p w:rsidR="00310EA9" w:rsidRDefault="00310EA9">
            <w:r w:rsidRPr="00A053D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Анализмероприятия</w:t>
            </w:r>
          </w:p>
        </w:tc>
      </w:tr>
      <w:tr w:rsidR="00310EA9" w:rsidRPr="00521A52">
        <w:trPr>
          <w:trHeight w:val="827"/>
        </w:trPr>
        <w:tc>
          <w:tcPr>
            <w:tcW w:w="662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07"/>
            </w:pPr>
            <w:r w:rsidRPr="00521A52">
              <w:t>72</w:t>
            </w:r>
          </w:p>
        </w:tc>
        <w:tc>
          <w:tcPr>
            <w:tcW w:w="95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940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1504" w:type="dxa"/>
          </w:tcPr>
          <w:p w:rsidR="00310EA9" w:rsidRPr="00521A52" w:rsidRDefault="00310EA9">
            <w:pPr>
              <w:pStyle w:val="TableParagraph"/>
            </w:pPr>
          </w:p>
        </w:tc>
        <w:tc>
          <w:tcPr>
            <w:tcW w:w="2685" w:type="dxa"/>
          </w:tcPr>
          <w:p w:rsidR="00310EA9" w:rsidRPr="00521A52" w:rsidRDefault="00310EA9" w:rsidP="00A747A1">
            <w:pPr>
              <w:pStyle w:val="TableParagraph"/>
              <w:ind w:left="113" w:right="710"/>
            </w:pPr>
            <w:r w:rsidRPr="00A747A1">
              <w:rPr>
                <w:spacing w:val="-1"/>
              </w:rPr>
              <w:t>Театрализованная</w:t>
            </w:r>
            <w:r w:rsidRPr="00521A52">
              <w:t>программа</w:t>
            </w:r>
          </w:p>
        </w:tc>
        <w:tc>
          <w:tcPr>
            <w:tcW w:w="911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8"/>
              <w:jc w:val="center"/>
            </w:pPr>
            <w:r w:rsidRPr="00521A52">
              <w:t>3</w:t>
            </w:r>
          </w:p>
        </w:tc>
        <w:tc>
          <w:tcPr>
            <w:tcW w:w="2718" w:type="dxa"/>
          </w:tcPr>
          <w:p w:rsidR="00310EA9" w:rsidRPr="00521A52" w:rsidRDefault="00310EA9" w:rsidP="00A747A1">
            <w:pPr>
              <w:pStyle w:val="TableParagraph"/>
              <w:tabs>
                <w:tab w:val="left" w:pos="894"/>
                <w:tab w:val="left" w:pos="1866"/>
              </w:tabs>
              <w:ind w:left="112" w:right="90"/>
            </w:pPr>
            <w:r w:rsidRPr="00521A52">
              <w:t>8.4.</w:t>
            </w:r>
            <w:r w:rsidRPr="00A747A1">
              <w:rPr>
                <w:spacing w:val="-1"/>
              </w:rPr>
              <w:t>Театрализованная</w:t>
            </w:r>
            <w:r w:rsidRPr="00521A52">
              <w:t xml:space="preserve">программа </w:t>
            </w:r>
            <w:r w:rsidRPr="00A747A1">
              <w:rPr>
                <w:spacing w:val="-2"/>
              </w:rPr>
              <w:t>«Летний</w:t>
            </w:r>
          </w:p>
          <w:p w:rsidR="00310EA9" w:rsidRPr="00521A52" w:rsidRDefault="00310EA9" w:rsidP="00A747A1">
            <w:pPr>
              <w:pStyle w:val="TableParagraph"/>
              <w:spacing w:line="264" w:lineRule="exact"/>
              <w:ind w:left="112"/>
            </w:pPr>
            <w:r w:rsidRPr="00521A52">
              <w:t>бум»</w:t>
            </w:r>
          </w:p>
        </w:tc>
        <w:tc>
          <w:tcPr>
            <w:tcW w:w="1660" w:type="dxa"/>
          </w:tcPr>
          <w:p w:rsidR="00310EA9" w:rsidRDefault="00310EA9">
            <w:r w:rsidRPr="00A053DA">
              <w:t>МБОУ «Старосаврушская ООШ» Каб.№2</w:t>
            </w:r>
          </w:p>
        </w:tc>
        <w:tc>
          <w:tcPr>
            <w:tcW w:w="2750" w:type="dxa"/>
          </w:tcPr>
          <w:p w:rsidR="00310EA9" w:rsidRPr="00521A52" w:rsidRDefault="00310EA9" w:rsidP="00A747A1">
            <w:pPr>
              <w:pStyle w:val="TableParagraph"/>
              <w:spacing w:line="268" w:lineRule="exact"/>
              <w:ind w:left="115"/>
            </w:pPr>
            <w:r w:rsidRPr="00521A52">
              <w:t>Наблюдение,анализ</w:t>
            </w:r>
          </w:p>
        </w:tc>
      </w:tr>
      <w:tr w:rsidR="00310EA9" w:rsidRPr="00521A52">
        <w:trPr>
          <w:trHeight w:val="278"/>
        </w:trPr>
        <w:tc>
          <w:tcPr>
            <w:tcW w:w="14780" w:type="dxa"/>
            <w:gridSpan w:val="9"/>
          </w:tcPr>
          <w:p w:rsidR="00310EA9" w:rsidRPr="00521A52" w:rsidRDefault="00310EA9" w:rsidP="00A747A1">
            <w:pPr>
              <w:pStyle w:val="TableParagraph"/>
              <w:spacing w:line="258" w:lineRule="exact"/>
              <w:ind w:left="5267" w:right="5250"/>
              <w:jc w:val="center"/>
            </w:pPr>
            <w:r w:rsidRPr="00521A52">
              <w:t>Итого:216ч.</w:t>
            </w:r>
          </w:p>
        </w:tc>
      </w:tr>
    </w:tbl>
    <w:p w:rsidR="00310EA9" w:rsidRPr="00521A52" w:rsidRDefault="00310EA9" w:rsidP="006B57DA">
      <w:pPr>
        <w:spacing w:line="258" w:lineRule="exact"/>
        <w:sectPr w:rsidR="00310EA9" w:rsidRPr="00521A52">
          <w:pgSz w:w="16840" w:h="11910" w:orient="landscape"/>
          <w:pgMar w:top="980" w:right="1340" w:bottom="460" w:left="480" w:header="0" w:footer="267" w:gutter="0"/>
          <w:cols w:space="720"/>
        </w:sectPr>
      </w:pPr>
    </w:p>
    <w:p w:rsidR="00310EA9" w:rsidRPr="00521A52" w:rsidRDefault="00310EA9" w:rsidP="006B57DA">
      <w:pPr>
        <w:pStyle w:val="BodyText"/>
        <w:spacing w:before="4"/>
        <w:ind w:left="0"/>
        <w:rPr>
          <w:b/>
          <w:bCs/>
          <w:i/>
          <w:iCs/>
          <w:sz w:val="22"/>
          <w:szCs w:val="22"/>
        </w:rPr>
      </w:pPr>
    </w:p>
    <w:sectPr w:rsidR="00310EA9" w:rsidRPr="00521A52" w:rsidSect="00EA7FC5">
      <w:footerReference w:type="default" r:id="rId9"/>
      <w:pgSz w:w="11910" w:h="16840"/>
      <w:pgMar w:top="1580" w:right="1680" w:bottom="280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EA9" w:rsidRDefault="00310EA9" w:rsidP="00EA7FC5">
      <w:r>
        <w:separator/>
      </w:r>
    </w:p>
  </w:endnote>
  <w:endnote w:type="continuationSeparator" w:id="0">
    <w:p w:rsidR="00310EA9" w:rsidRDefault="00310EA9" w:rsidP="00EA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EA9" w:rsidRDefault="00310EA9">
    <w:pPr>
      <w:pStyle w:val="BodyText"/>
      <w:spacing w:line="14" w:lineRule="auto"/>
      <w:ind w:left="0"/>
      <w:rPr>
        <w:sz w:val="19"/>
        <w:szCs w:val="19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537.95pt;margin-top:813.5pt;width:18pt;height:15.3pt;z-index:-251656192;visibility:visible;mso-position-horizontal-relative:page;mso-position-vertical-relative:page" filled="f" stroked="f">
          <v:textbox inset="0,0,0,0">
            <w:txbxContent>
              <w:p w:rsidR="00310EA9" w:rsidRDefault="00310EA9">
                <w:pPr>
                  <w:spacing w:before="10"/>
                  <w:ind w:left="6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1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EA9" w:rsidRDefault="00310EA9">
    <w:pPr>
      <w:pStyle w:val="BodyText"/>
      <w:spacing w:line="14" w:lineRule="auto"/>
      <w:ind w:left="0"/>
      <w:rPr>
        <w:sz w:val="20"/>
        <w:szCs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793.05pt;margin-top:566.95pt;width:18pt;height:15.3pt;z-index:-251654144;visibility:visible;mso-position-horizontal-relative:page;mso-position-vertical-relative:page" filled="f" stroked="f">
          <v:textbox inset="0,0,0,0">
            <w:txbxContent>
              <w:p w:rsidR="00310EA9" w:rsidRDefault="00310EA9">
                <w:pPr>
                  <w:spacing w:before="10"/>
                  <w:ind w:left="6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>
                  <w:rPr>
                    <w:noProof/>
                    <w:sz w:val="24"/>
                    <w:szCs w:val="24"/>
                  </w:rPr>
                  <w:t>18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EA9" w:rsidRDefault="00310EA9">
    <w:pPr>
      <w:pStyle w:val="BodyText"/>
      <w:spacing w:line="14" w:lineRule="auto"/>
      <w:ind w:left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EA9" w:rsidRDefault="00310EA9" w:rsidP="00EA7FC5">
      <w:r>
        <w:separator/>
      </w:r>
    </w:p>
  </w:footnote>
  <w:footnote w:type="continuationSeparator" w:id="0">
    <w:p w:rsidR="00310EA9" w:rsidRDefault="00310EA9" w:rsidP="00EA7F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E4C"/>
    <w:multiLevelType w:val="hybridMultilevel"/>
    <w:tmpl w:val="EA3247DC"/>
    <w:lvl w:ilvl="0" w:tplc="18EC71F2">
      <w:numFmt w:val="bullet"/>
      <w:lvlText w:val="•"/>
      <w:lvlJc w:val="left"/>
      <w:pPr>
        <w:ind w:left="333" w:hanging="70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E82ECDF8">
      <w:numFmt w:val="bullet"/>
      <w:lvlText w:val="•"/>
      <w:lvlJc w:val="left"/>
      <w:pPr>
        <w:ind w:left="1368" w:hanging="709"/>
      </w:pPr>
      <w:rPr>
        <w:rFonts w:hint="default"/>
      </w:rPr>
    </w:lvl>
    <w:lvl w:ilvl="2" w:tplc="4C28EF5A">
      <w:numFmt w:val="bullet"/>
      <w:lvlText w:val="•"/>
      <w:lvlJc w:val="left"/>
      <w:pPr>
        <w:ind w:left="2397" w:hanging="709"/>
      </w:pPr>
      <w:rPr>
        <w:rFonts w:hint="default"/>
      </w:rPr>
    </w:lvl>
    <w:lvl w:ilvl="3" w:tplc="179C0C2C">
      <w:numFmt w:val="bullet"/>
      <w:lvlText w:val="•"/>
      <w:lvlJc w:val="left"/>
      <w:pPr>
        <w:ind w:left="3425" w:hanging="709"/>
      </w:pPr>
      <w:rPr>
        <w:rFonts w:hint="default"/>
      </w:rPr>
    </w:lvl>
    <w:lvl w:ilvl="4" w:tplc="66E4D702">
      <w:numFmt w:val="bullet"/>
      <w:lvlText w:val="•"/>
      <w:lvlJc w:val="left"/>
      <w:pPr>
        <w:ind w:left="4454" w:hanging="709"/>
      </w:pPr>
      <w:rPr>
        <w:rFonts w:hint="default"/>
      </w:rPr>
    </w:lvl>
    <w:lvl w:ilvl="5" w:tplc="2228D5B2">
      <w:numFmt w:val="bullet"/>
      <w:lvlText w:val="•"/>
      <w:lvlJc w:val="left"/>
      <w:pPr>
        <w:ind w:left="5483" w:hanging="709"/>
      </w:pPr>
      <w:rPr>
        <w:rFonts w:hint="default"/>
      </w:rPr>
    </w:lvl>
    <w:lvl w:ilvl="6" w:tplc="C890E356">
      <w:numFmt w:val="bullet"/>
      <w:lvlText w:val="•"/>
      <w:lvlJc w:val="left"/>
      <w:pPr>
        <w:ind w:left="6511" w:hanging="709"/>
      </w:pPr>
      <w:rPr>
        <w:rFonts w:hint="default"/>
      </w:rPr>
    </w:lvl>
    <w:lvl w:ilvl="7" w:tplc="150CAA76">
      <w:numFmt w:val="bullet"/>
      <w:lvlText w:val="•"/>
      <w:lvlJc w:val="left"/>
      <w:pPr>
        <w:ind w:left="7540" w:hanging="709"/>
      </w:pPr>
      <w:rPr>
        <w:rFonts w:hint="default"/>
      </w:rPr>
    </w:lvl>
    <w:lvl w:ilvl="8" w:tplc="0C94D996">
      <w:numFmt w:val="bullet"/>
      <w:lvlText w:val="•"/>
      <w:lvlJc w:val="left"/>
      <w:pPr>
        <w:ind w:left="8569" w:hanging="709"/>
      </w:pPr>
      <w:rPr>
        <w:rFonts w:hint="default"/>
      </w:rPr>
    </w:lvl>
  </w:abstractNum>
  <w:abstractNum w:abstractNumId="1">
    <w:nsid w:val="03057D67"/>
    <w:multiLevelType w:val="hybridMultilevel"/>
    <w:tmpl w:val="60CE1242"/>
    <w:lvl w:ilvl="0" w:tplc="DD0238E4">
      <w:start w:val="1"/>
      <w:numFmt w:val="decimal"/>
      <w:lvlText w:val="%1."/>
      <w:lvlJc w:val="left"/>
      <w:pPr>
        <w:ind w:left="333" w:hanging="709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57EC354">
      <w:start w:val="1"/>
      <w:numFmt w:val="decimal"/>
      <w:lvlText w:val="%2."/>
      <w:lvlJc w:val="left"/>
      <w:pPr>
        <w:ind w:left="333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DFD80ABE">
      <w:numFmt w:val="bullet"/>
      <w:lvlText w:val="•"/>
      <w:lvlJc w:val="left"/>
      <w:pPr>
        <w:ind w:left="2397" w:hanging="360"/>
      </w:pPr>
      <w:rPr>
        <w:rFonts w:hint="default"/>
      </w:rPr>
    </w:lvl>
    <w:lvl w:ilvl="3" w:tplc="56CEB1D6">
      <w:numFmt w:val="bullet"/>
      <w:lvlText w:val="•"/>
      <w:lvlJc w:val="left"/>
      <w:pPr>
        <w:ind w:left="3425" w:hanging="360"/>
      </w:pPr>
      <w:rPr>
        <w:rFonts w:hint="default"/>
      </w:rPr>
    </w:lvl>
    <w:lvl w:ilvl="4" w:tplc="EF52A278">
      <w:numFmt w:val="bullet"/>
      <w:lvlText w:val="•"/>
      <w:lvlJc w:val="left"/>
      <w:pPr>
        <w:ind w:left="4454" w:hanging="360"/>
      </w:pPr>
      <w:rPr>
        <w:rFonts w:hint="default"/>
      </w:rPr>
    </w:lvl>
    <w:lvl w:ilvl="5" w:tplc="710686E0">
      <w:numFmt w:val="bullet"/>
      <w:lvlText w:val="•"/>
      <w:lvlJc w:val="left"/>
      <w:pPr>
        <w:ind w:left="5483" w:hanging="360"/>
      </w:pPr>
      <w:rPr>
        <w:rFonts w:hint="default"/>
      </w:rPr>
    </w:lvl>
    <w:lvl w:ilvl="6" w:tplc="DCE4BF0C">
      <w:numFmt w:val="bullet"/>
      <w:lvlText w:val="•"/>
      <w:lvlJc w:val="left"/>
      <w:pPr>
        <w:ind w:left="6511" w:hanging="360"/>
      </w:pPr>
      <w:rPr>
        <w:rFonts w:hint="default"/>
      </w:rPr>
    </w:lvl>
    <w:lvl w:ilvl="7" w:tplc="A2808B66">
      <w:numFmt w:val="bullet"/>
      <w:lvlText w:val="•"/>
      <w:lvlJc w:val="left"/>
      <w:pPr>
        <w:ind w:left="7540" w:hanging="360"/>
      </w:pPr>
      <w:rPr>
        <w:rFonts w:hint="default"/>
      </w:rPr>
    </w:lvl>
    <w:lvl w:ilvl="8" w:tplc="58F8B142">
      <w:numFmt w:val="bullet"/>
      <w:lvlText w:val="•"/>
      <w:lvlJc w:val="left"/>
      <w:pPr>
        <w:ind w:left="8569" w:hanging="360"/>
      </w:pPr>
      <w:rPr>
        <w:rFonts w:hint="default"/>
      </w:rPr>
    </w:lvl>
  </w:abstractNum>
  <w:abstractNum w:abstractNumId="2">
    <w:nsid w:val="05471E1F"/>
    <w:multiLevelType w:val="hybridMultilevel"/>
    <w:tmpl w:val="7B9692E0"/>
    <w:lvl w:ilvl="0" w:tplc="317A69B8">
      <w:numFmt w:val="bullet"/>
      <w:lvlText w:val=""/>
      <w:lvlJc w:val="left"/>
      <w:pPr>
        <w:ind w:left="1054" w:hanging="360"/>
      </w:pPr>
      <w:rPr>
        <w:rFonts w:ascii="Wingdings" w:eastAsia="Times New Roman" w:hAnsi="Wingdings" w:hint="default"/>
        <w:w w:val="100"/>
        <w:sz w:val="28"/>
        <w:szCs w:val="28"/>
      </w:rPr>
    </w:lvl>
    <w:lvl w:ilvl="1" w:tplc="596866BC">
      <w:numFmt w:val="bullet"/>
      <w:lvlText w:val="•"/>
      <w:lvlJc w:val="left"/>
      <w:pPr>
        <w:ind w:left="2016" w:hanging="360"/>
      </w:pPr>
      <w:rPr>
        <w:rFonts w:hint="default"/>
      </w:rPr>
    </w:lvl>
    <w:lvl w:ilvl="2" w:tplc="CE70348C">
      <w:numFmt w:val="bullet"/>
      <w:lvlText w:val="•"/>
      <w:lvlJc w:val="left"/>
      <w:pPr>
        <w:ind w:left="2973" w:hanging="360"/>
      </w:pPr>
      <w:rPr>
        <w:rFonts w:hint="default"/>
      </w:rPr>
    </w:lvl>
    <w:lvl w:ilvl="3" w:tplc="471093E0">
      <w:numFmt w:val="bullet"/>
      <w:lvlText w:val="•"/>
      <w:lvlJc w:val="left"/>
      <w:pPr>
        <w:ind w:left="3929" w:hanging="360"/>
      </w:pPr>
      <w:rPr>
        <w:rFonts w:hint="default"/>
      </w:rPr>
    </w:lvl>
    <w:lvl w:ilvl="4" w:tplc="A4E0B92A">
      <w:numFmt w:val="bullet"/>
      <w:lvlText w:val="•"/>
      <w:lvlJc w:val="left"/>
      <w:pPr>
        <w:ind w:left="4886" w:hanging="360"/>
      </w:pPr>
      <w:rPr>
        <w:rFonts w:hint="default"/>
      </w:rPr>
    </w:lvl>
    <w:lvl w:ilvl="5" w:tplc="2CFAF08A">
      <w:numFmt w:val="bullet"/>
      <w:lvlText w:val="•"/>
      <w:lvlJc w:val="left"/>
      <w:pPr>
        <w:ind w:left="5843" w:hanging="360"/>
      </w:pPr>
      <w:rPr>
        <w:rFonts w:hint="default"/>
      </w:rPr>
    </w:lvl>
    <w:lvl w:ilvl="6" w:tplc="849CC522">
      <w:numFmt w:val="bullet"/>
      <w:lvlText w:val="•"/>
      <w:lvlJc w:val="left"/>
      <w:pPr>
        <w:ind w:left="6799" w:hanging="360"/>
      </w:pPr>
      <w:rPr>
        <w:rFonts w:hint="default"/>
      </w:rPr>
    </w:lvl>
    <w:lvl w:ilvl="7" w:tplc="58F080F4">
      <w:numFmt w:val="bullet"/>
      <w:lvlText w:val="•"/>
      <w:lvlJc w:val="left"/>
      <w:pPr>
        <w:ind w:left="7756" w:hanging="360"/>
      </w:pPr>
      <w:rPr>
        <w:rFonts w:hint="default"/>
      </w:rPr>
    </w:lvl>
    <w:lvl w:ilvl="8" w:tplc="B5DE9C68">
      <w:numFmt w:val="bullet"/>
      <w:lvlText w:val="•"/>
      <w:lvlJc w:val="left"/>
      <w:pPr>
        <w:ind w:left="8713" w:hanging="360"/>
      </w:pPr>
      <w:rPr>
        <w:rFonts w:hint="default"/>
      </w:rPr>
    </w:lvl>
  </w:abstractNum>
  <w:abstractNum w:abstractNumId="3">
    <w:nsid w:val="073A741D"/>
    <w:multiLevelType w:val="hybridMultilevel"/>
    <w:tmpl w:val="93387680"/>
    <w:lvl w:ilvl="0" w:tplc="6DF49382">
      <w:start w:val="6"/>
      <w:numFmt w:val="decimal"/>
      <w:lvlText w:val="%1"/>
      <w:lvlJc w:val="left"/>
      <w:pPr>
        <w:ind w:left="826" w:hanging="493"/>
      </w:pPr>
      <w:rPr>
        <w:rFonts w:hint="default"/>
      </w:rPr>
    </w:lvl>
    <w:lvl w:ilvl="1" w:tplc="4A389CB4">
      <w:numFmt w:val="none"/>
      <w:lvlText w:val=""/>
      <w:lvlJc w:val="left"/>
      <w:pPr>
        <w:tabs>
          <w:tab w:val="num" w:pos="360"/>
        </w:tabs>
      </w:pPr>
    </w:lvl>
    <w:lvl w:ilvl="2" w:tplc="3618BE84">
      <w:numFmt w:val="bullet"/>
      <w:lvlText w:val="•"/>
      <w:lvlJc w:val="left"/>
      <w:pPr>
        <w:ind w:left="2781" w:hanging="493"/>
      </w:pPr>
      <w:rPr>
        <w:rFonts w:hint="default"/>
      </w:rPr>
    </w:lvl>
    <w:lvl w:ilvl="3" w:tplc="83328FE6">
      <w:numFmt w:val="bullet"/>
      <w:lvlText w:val="•"/>
      <w:lvlJc w:val="left"/>
      <w:pPr>
        <w:ind w:left="3761" w:hanging="493"/>
      </w:pPr>
      <w:rPr>
        <w:rFonts w:hint="default"/>
      </w:rPr>
    </w:lvl>
    <w:lvl w:ilvl="4" w:tplc="FE54736A">
      <w:numFmt w:val="bullet"/>
      <w:lvlText w:val="•"/>
      <w:lvlJc w:val="left"/>
      <w:pPr>
        <w:ind w:left="4742" w:hanging="493"/>
      </w:pPr>
      <w:rPr>
        <w:rFonts w:hint="default"/>
      </w:rPr>
    </w:lvl>
    <w:lvl w:ilvl="5" w:tplc="0616B32E">
      <w:numFmt w:val="bullet"/>
      <w:lvlText w:val="•"/>
      <w:lvlJc w:val="left"/>
      <w:pPr>
        <w:ind w:left="5723" w:hanging="493"/>
      </w:pPr>
      <w:rPr>
        <w:rFonts w:hint="default"/>
      </w:rPr>
    </w:lvl>
    <w:lvl w:ilvl="6" w:tplc="962480F6">
      <w:numFmt w:val="bullet"/>
      <w:lvlText w:val="•"/>
      <w:lvlJc w:val="left"/>
      <w:pPr>
        <w:ind w:left="6703" w:hanging="493"/>
      </w:pPr>
      <w:rPr>
        <w:rFonts w:hint="default"/>
      </w:rPr>
    </w:lvl>
    <w:lvl w:ilvl="7" w:tplc="BD7E1118">
      <w:numFmt w:val="bullet"/>
      <w:lvlText w:val="•"/>
      <w:lvlJc w:val="left"/>
      <w:pPr>
        <w:ind w:left="7684" w:hanging="493"/>
      </w:pPr>
      <w:rPr>
        <w:rFonts w:hint="default"/>
      </w:rPr>
    </w:lvl>
    <w:lvl w:ilvl="8" w:tplc="398895BE">
      <w:numFmt w:val="bullet"/>
      <w:lvlText w:val="•"/>
      <w:lvlJc w:val="left"/>
      <w:pPr>
        <w:ind w:left="8665" w:hanging="493"/>
      </w:pPr>
      <w:rPr>
        <w:rFonts w:hint="default"/>
      </w:rPr>
    </w:lvl>
  </w:abstractNum>
  <w:abstractNum w:abstractNumId="4">
    <w:nsid w:val="0F310C67"/>
    <w:multiLevelType w:val="hybridMultilevel"/>
    <w:tmpl w:val="0AB054E0"/>
    <w:lvl w:ilvl="0" w:tplc="B0E60B8E">
      <w:numFmt w:val="bullet"/>
      <w:lvlText w:val=""/>
      <w:lvlJc w:val="left"/>
      <w:pPr>
        <w:ind w:left="729" w:hanging="360"/>
      </w:pPr>
      <w:rPr>
        <w:rFonts w:ascii="Symbol" w:eastAsia="Times New Roman" w:hAnsi="Symbol" w:hint="default"/>
        <w:w w:val="100"/>
        <w:sz w:val="24"/>
        <w:szCs w:val="24"/>
      </w:rPr>
    </w:lvl>
    <w:lvl w:ilvl="1" w:tplc="AE1E584C">
      <w:numFmt w:val="bullet"/>
      <w:lvlText w:val=""/>
      <w:lvlJc w:val="left"/>
      <w:pPr>
        <w:ind w:left="1089" w:hanging="360"/>
      </w:pPr>
      <w:rPr>
        <w:rFonts w:ascii="Symbol" w:eastAsia="Times New Roman" w:hAnsi="Symbol" w:hint="default"/>
        <w:w w:val="100"/>
        <w:sz w:val="24"/>
        <w:szCs w:val="24"/>
      </w:rPr>
    </w:lvl>
    <w:lvl w:ilvl="2" w:tplc="D744FE5C">
      <w:numFmt w:val="bullet"/>
      <w:lvlText w:val="•"/>
      <w:lvlJc w:val="left"/>
      <w:pPr>
        <w:ind w:left="2002" w:hanging="360"/>
      </w:pPr>
      <w:rPr>
        <w:rFonts w:hint="default"/>
      </w:rPr>
    </w:lvl>
    <w:lvl w:ilvl="3" w:tplc="9DB6D886">
      <w:numFmt w:val="bullet"/>
      <w:lvlText w:val="•"/>
      <w:lvlJc w:val="left"/>
      <w:pPr>
        <w:ind w:left="2924" w:hanging="360"/>
      </w:pPr>
      <w:rPr>
        <w:rFonts w:hint="default"/>
      </w:rPr>
    </w:lvl>
    <w:lvl w:ilvl="4" w:tplc="1F263DDA">
      <w:numFmt w:val="bullet"/>
      <w:lvlText w:val="•"/>
      <w:lvlJc w:val="left"/>
      <w:pPr>
        <w:ind w:left="3847" w:hanging="360"/>
      </w:pPr>
      <w:rPr>
        <w:rFonts w:hint="default"/>
      </w:rPr>
    </w:lvl>
    <w:lvl w:ilvl="5" w:tplc="26A62C3E">
      <w:numFmt w:val="bullet"/>
      <w:lvlText w:val="•"/>
      <w:lvlJc w:val="left"/>
      <w:pPr>
        <w:ind w:left="4769" w:hanging="360"/>
      </w:pPr>
      <w:rPr>
        <w:rFonts w:hint="default"/>
      </w:rPr>
    </w:lvl>
    <w:lvl w:ilvl="6" w:tplc="A1D051AE">
      <w:numFmt w:val="bullet"/>
      <w:lvlText w:val="•"/>
      <w:lvlJc w:val="left"/>
      <w:pPr>
        <w:ind w:left="5691" w:hanging="360"/>
      </w:pPr>
      <w:rPr>
        <w:rFonts w:hint="default"/>
      </w:rPr>
    </w:lvl>
    <w:lvl w:ilvl="7" w:tplc="0F8497A6">
      <w:numFmt w:val="bullet"/>
      <w:lvlText w:val="•"/>
      <w:lvlJc w:val="left"/>
      <w:pPr>
        <w:ind w:left="6614" w:hanging="360"/>
      </w:pPr>
      <w:rPr>
        <w:rFonts w:hint="default"/>
      </w:rPr>
    </w:lvl>
    <w:lvl w:ilvl="8" w:tplc="3AAE7224">
      <w:numFmt w:val="bullet"/>
      <w:lvlText w:val="•"/>
      <w:lvlJc w:val="left"/>
      <w:pPr>
        <w:ind w:left="7536" w:hanging="360"/>
      </w:pPr>
      <w:rPr>
        <w:rFonts w:hint="default"/>
      </w:rPr>
    </w:lvl>
  </w:abstractNum>
  <w:abstractNum w:abstractNumId="5">
    <w:nsid w:val="236E6D28"/>
    <w:multiLevelType w:val="hybridMultilevel"/>
    <w:tmpl w:val="2C704BCE"/>
    <w:lvl w:ilvl="0" w:tplc="A4D87316">
      <w:start w:val="1"/>
      <w:numFmt w:val="decimal"/>
      <w:lvlText w:val="%1."/>
      <w:lvlJc w:val="left"/>
      <w:pPr>
        <w:ind w:left="614" w:hanging="281"/>
      </w:pPr>
      <w:rPr>
        <w:rFonts w:hint="default"/>
        <w:b/>
        <w:bCs/>
        <w:w w:val="100"/>
      </w:rPr>
    </w:lvl>
    <w:lvl w:ilvl="1" w:tplc="8E722EF4">
      <w:numFmt w:val="none"/>
      <w:lvlText w:val=""/>
      <w:lvlJc w:val="left"/>
      <w:pPr>
        <w:tabs>
          <w:tab w:val="num" w:pos="360"/>
        </w:tabs>
      </w:pPr>
    </w:lvl>
    <w:lvl w:ilvl="2" w:tplc="96780D2C">
      <w:numFmt w:val="bullet"/>
      <w:lvlText w:val=""/>
      <w:lvlJc w:val="left"/>
      <w:pPr>
        <w:ind w:left="1054" w:hanging="360"/>
      </w:pPr>
      <w:rPr>
        <w:rFonts w:ascii="Symbol" w:eastAsia="Times New Roman" w:hAnsi="Symbol" w:hint="default"/>
        <w:w w:val="100"/>
        <w:sz w:val="28"/>
        <w:szCs w:val="28"/>
      </w:rPr>
    </w:lvl>
    <w:lvl w:ilvl="3" w:tplc="BB7032EC">
      <w:numFmt w:val="bullet"/>
      <w:lvlText w:val="•"/>
      <w:lvlJc w:val="left"/>
      <w:pPr>
        <w:ind w:left="1060" w:hanging="360"/>
      </w:pPr>
      <w:rPr>
        <w:rFonts w:hint="default"/>
      </w:rPr>
    </w:lvl>
    <w:lvl w:ilvl="4" w:tplc="FA485268">
      <w:numFmt w:val="bullet"/>
      <w:lvlText w:val="•"/>
      <w:lvlJc w:val="left"/>
      <w:pPr>
        <w:ind w:left="2426" w:hanging="360"/>
      </w:pPr>
      <w:rPr>
        <w:rFonts w:hint="default"/>
      </w:rPr>
    </w:lvl>
    <w:lvl w:ilvl="5" w:tplc="E8ACCACC">
      <w:numFmt w:val="bullet"/>
      <w:lvlText w:val="•"/>
      <w:lvlJc w:val="left"/>
      <w:pPr>
        <w:ind w:left="3793" w:hanging="360"/>
      </w:pPr>
      <w:rPr>
        <w:rFonts w:hint="default"/>
      </w:rPr>
    </w:lvl>
    <w:lvl w:ilvl="6" w:tplc="87E6191C">
      <w:numFmt w:val="bullet"/>
      <w:lvlText w:val="•"/>
      <w:lvlJc w:val="left"/>
      <w:pPr>
        <w:ind w:left="5159" w:hanging="360"/>
      </w:pPr>
      <w:rPr>
        <w:rFonts w:hint="default"/>
      </w:rPr>
    </w:lvl>
    <w:lvl w:ilvl="7" w:tplc="BB32FFD4">
      <w:numFmt w:val="bullet"/>
      <w:lvlText w:val="•"/>
      <w:lvlJc w:val="left"/>
      <w:pPr>
        <w:ind w:left="6526" w:hanging="360"/>
      </w:pPr>
      <w:rPr>
        <w:rFonts w:hint="default"/>
      </w:rPr>
    </w:lvl>
    <w:lvl w:ilvl="8" w:tplc="1464886E">
      <w:numFmt w:val="bullet"/>
      <w:lvlText w:val="•"/>
      <w:lvlJc w:val="left"/>
      <w:pPr>
        <w:ind w:left="7893" w:hanging="360"/>
      </w:pPr>
      <w:rPr>
        <w:rFonts w:hint="default"/>
      </w:rPr>
    </w:lvl>
  </w:abstractNum>
  <w:abstractNum w:abstractNumId="6">
    <w:nsid w:val="23B87859"/>
    <w:multiLevelType w:val="hybridMultilevel"/>
    <w:tmpl w:val="81B8D896"/>
    <w:lvl w:ilvl="0" w:tplc="9CB6A2E2">
      <w:numFmt w:val="bullet"/>
      <w:lvlText w:val=""/>
      <w:lvlJc w:val="left"/>
      <w:pPr>
        <w:ind w:left="1054" w:hanging="360"/>
      </w:pPr>
      <w:rPr>
        <w:rFonts w:ascii="Symbol" w:eastAsia="Times New Roman" w:hAnsi="Symbol" w:hint="default"/>
        <w:w w:val="100"/>
        <w:sz w:val="28"/>
        <w:szCs w:val="28"/>
      </w:rPr>
    </w:lvl>
    <w:lvl w:ilvl="1" w:tplc="62167496">
      <w:numFmt w:val="bullet"/>
      <w:lvlText w:val=""/>
      <w:lvlJc w:val="left"/>
      <w:pPr>
        <w:ind w:left="1414" w:hanging="360"/>
      </w:pPr>
      <w:rPr>
        <w:rFonts w:ascii="Symbol" w:eastAsia="Times New Roman" w:hAnsi="Symbol" w:hint="default"/>
        <w:w w:val="100"/>
        <w:sz w:val="28"/>
        <w:szCs w:val="28"/>
      </w:rPr>
    </w:lvl>
    <w:lvl w:ilvl="2" w:tplc="FF723F0E">
      <w:numFmt w:val="bullet"/>
      <w:lvlText w:val="•"/>
      <w:lvlJc w:val="left"/>
      <w:pPr>
        <w:ind w:left="2442" w:hanging="360"/>
      </w:pPr>
      <w:rPr>
        <w:rFonts w:hint="default"/>
      </w:rPr>
    </w:lvl>
    <w:lvl w:ilvl="3" w:tplc="85F0C6A8">
      <w:numFmt w:val="bullet"/>
      <w:lvlText w:val="•"/>
      <w:lvlJc w:val="left"/>
      <w:pPr>
        <w:ind w:left="3465" w:hanging="360"/>
      </w:pPr>
      <w:rPr>
        <w:rFonts w:hint="default"/>
      </w:rPr>
    </w:lvl>
    <w:lvl w:ilvl="4" w:tplc="B6043FEE">
      <w:numFmt w:val="bullet"/>
      <w:lvlText w:val="•"/>
      <w:lvlJc w:val="left"/>
      <w:pPr>
        <w:ind w:left="4488" w:hanging="360"/>
      </w:pPr>
      <w:rPr>
        <w:rFonts w:hint="default"/>
      </w:rPr>
    </w:lvl>
    <w:lvl w:ilvl="5" w:tplc="FBBAD108">
      <w:numFmt w:val="bullet"/>
      <w:lvlText w:val="•"/>
      <w:lvlJc w:val="left"/>
      <w:pPr>
        <w:ind w:left="5511" w:hanging="360"/>
      </w:pPr>
      <w:rPr>
        <w:rFonts w:hint="default"/>
      </w:rPr>
    </w:lvl>
    <w:lvl w:ilvl="6" w:tplc="DE2CE2D0">
      <w:numFmt w:val="bullet"/>
      <w:lvlText w:val="•"/>
      <w:lvlJc w:val="left"/>
      <w:pPr>
        <w:ind w:left="6534" w:hanging="360"/>
      </w:pPr>
      <w:rPr>
        <w:rFonts w:hint="default"/>
      </w:rPr>
    </w:lvl>
    <w:lvl w:ilvl="7" w:tplc="01E2A5F0">
      <w:numFmt w:val="bullet"/>
      <w:lvlText w:val="•"/>
      <w:lvlJc w:val="left"/>
      <w:pPr>
        <w:ind w:left="7557" w:hanging="360"/>
      </w:pPr>
      <w:rPr>
        <w:rFonts w:hint="default"/>
      </w:rPr>
    </w:lvl>
    <w:lvl w:ilvl="8" w:tplc="841C9DC8">
      <w:numFmt w:val="bullet"/>
      <w:lvlText w:val="•"/>
      <w:lvlJc w:val="left"/>
      <w:pPr>
        <w:ind w:left="8580" w:hanging="360"/>
      </w:pPr>
      <w:rPr>
        <w:rFonts w:hint="default"/>
      </w:rPr>
    </w:lvl>
  </w:abstractNum>
  <w:abstractNum w:abstractNumId="7">
    <w:nsid w:val="257B17D0"/>
    <w:multiLevelType w:val="hybridMultilevel"/>
    <w:tmpl w:val="82C8BA5E"/>
    <w:lvl w:ilvl="0" w:tplc="5DA63F4A">
      <w:start w:val="6"/>
      <w:numFmt w:val="decimal"/>
      <w:lvlText w:val="%1"/>
      <w:lvlJc w:val="left"/>
      <w:pPr>
        <w:ind w:left="825" w:hanging="492"/>
      </w:pPr>
      <w:rPr>
        <w:rFonts w:hint="default"/>
      </w:rPr>
    </w:lvl>
    <w:lvl w:ilvl="1" w:tplc="584823AA">
      <w:numFmt w:val="none"/>
      <w:lvlText w:val=""/>
      <w:lvlJc w:val="left"/>
      <w:pPr>
        <w:tabs>
          <w:tab w:val="num" w:pos="360"/>
        </w:tabs>
      </w:pPr>
    </w:lvl>
    <w:lvl w:ilvl="2" w:tplc="932A20D6">
      <w:numFmt w:val="bullet"/>
      <w:lvlText w:val="•"/>
      <w:lvlJc w:val="left"/>
      <w:pPr>
        <w:ind w:left="2781" w:hanging="492"/>
      </w:pPr>
      <w:rPr>
        <w:rFonts w:hint="default"/>
      </w:rPr>
    </w:lvl>
    <w:lvl w:ilvl="3" w:tplc="15B65F42">
      <w:numFmt w:val="bullet"/>
      <w:lvlText w:val="•"/>
      <w:lvlJc w:val="left"/>
      <w:pPr>
        <w:ind w:left="3761" w:hanging="492"/>
      </w:pPr>
      <w:rPr>
        <w:rFonts w:hint="default"/>
      </w:rPr>
    </w:lvl>
    <w:lvl w:ilvl="4" w:tplc="E4B46FE6">
      <w:numFmt w:val="bullet"/>
      <w:lvlText w:val="•"/>
      <w:lvlJc w:val="left"/>
      <w:pPr>
        <w:ind w:left="4742" w:hanging="492"/>
      </w:pPr>
      <w:rPr>
        <w:rFonts w:hint="default"/>
      </w:rPr>
    </w:lvl>
    <w:lvl w:ilvl="5" w:tplc="56E4D966">
      <w:numFmt w:val="bullet"/>
      <w:lvlText w:val="•"/>
      <w:lvlJc w:val="left"/>
      <w:pPr>
        <w:ind w:left="5723" w:hanging="492"/>
      </w:pPr>
      <w:rPr>
        <w:rFonts w:hint="default"/>
      </w:rPr>
    </w:lvl>
    <w:lvl w:ilvl="6" w:tplc="B4E8BB64">
      <w:numFmt w:val="bullet"/>
      <w:lvlText w:val="•"/>
      <w:lvlJc w:val="left"/>
      <w:pPr>
        <w:ind w:left="6703" w:hanging="492"/>
      </w:pPr>
      <w:rPr>
        <w:rFonts w:hint="default"/>
      </w:rPr>
    </w:lvl>
    <w:lvl w:ilvl="7" w:tplc="7196EA80">
      <w:numFmt w:val="bullet"/>
      <w:lvlText w:val="•"/>
      <w:lvlJc w:val="left"/>
      <w:pPr>
        <w:ind w:left="7684" w:hanging="492"/>
      </w:pPr>
      <w:rPr>
        <w:rFonts w:hint="default"/>
      </w:rPr>
    </w:lvl>
    <w:lvl w:ilvl="8" w:tplc="C7B27364">
      <w:numFmt w:val="bullet"/>
      <w:lvlText w:val="•"/>
      <w:lvlJc w:val="left"/>
      <w:pPr>
        <w:ind w:left="8665" w:hanging="492"/>
      </w:pPr>
      <w:rPr>
        <w:rFonts w:hint="default"/>
      </w:rPr>
    </w:lvl>
  </w:abstractNum>
  <w:abstractNum w:abstractNumId="8">
    <w:nsid w:val="38B53E3B"/>
    <w:multiLevelType w:val="hybridMultilevel"/>
    <w:tmpl w:val="4E9AC5C0"/>
    <w:lvl w:ilvl="0" w:tplc="1018CF4E">
      <w:numFmt w:val="bullet"/>
      <w:lvlText w:val="–"/>
      <w:lvlJc w:val="left"/>
      <w:pPr>
        <w:ind w:left="544" w:hanging="21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7B62F52C">
      <w:numFmt w:val="bullet"/>
      <w:lvlText w:val=""/>
      <w:lvlJc w:val="left"/>
      <w:pPr>
        <w:ind w:left="1414" w:hanging="360"/>
      </w:pPr>
      <w:rPr>
        <w:rFonts w:ascii="Symbol" w:eastAsia="Times New Roman" w:hAnsi="Symbol" w:hint="default"/>
        <w:w w:val="100"/>
        <w:sz w:val="28"/>
        <w:szCs w:val="28"/>
      </w:rPr>
    </w:lvl>
    <w:lvl w:ilvl="2" w:tplc="26804082">
      <w:numFmt w:val="bullet"/>
      <w:lvlText w:val="•"/>
      <w:lvlJc w:val="left"/>
      <w:pPr>
        <w:ind w:left="2442" w:hanging="360"/>
      </w:pPr>
      <w:rPr>
        <w:rFonts w:hint="default"/>
      </w:rPr>
    </w:lvl>
    <w:lvl w:ilvl="3" w:tplc="0F267B26">
      <w:numFmt w:val="bullet"/>
      <w:lvlText w:val="•"/>
      <w:lvlJc w:val="left"/>
      <w:pPr>
        <w:ind w:left="3465" w:hanging="360"/>
      </w:pPr>
      <w:rPr>
        <w:rFonts w:hint="default"/>
      </w:rPr>
    </w:lvl>
    <w:lvl w:ilvl="4" w:tplc="EE3CF3F8">
      <w:numFmt w:val="bullet"/>
      <w:lvlText w:val="•"/>
      <w:lvlJc w:val="left"/>
      <w:pPr>
        <w:ind w:left="4488" w:hanging="360"/>
      </w:pPr>
      <w:rPr>
        <w:rFonts w:hint="default"/>
      </w:rPr>
    </w:lvl>
    <w:lvl w:ilvl="5" w:tplc="38A442A4">
      <w:numFmt w:val="bullet"/>
      <w:lvlText w:val="•"/>
      <w:lvlJc w:val="left"/>
      <w:pPr>
        <w:ind w:left="5511" w:hanging="360"/>
      </w:pPr>
      <w:rPr>
        <w:rFonts w:hint="default"/>
      </w:rPr>
    </w:lvl>
    <w:lvl w:ilvl="6" w:tplc="FE8022B0">
      <w:numFmt w:val="bullet"/>
      <w:lvlText w:val="•"/>
      <w:lvlJc w:val="left"/>
      <w:pPr>
        <w:ind w:left="6534" w:hanging="360"/>
      </w:pPr>
      <w:rPr>
        <w:rFonts w:hint="default"/>
      </w:rPr>
    </w:lvl>
    <w:lvl w:ilvl="7" w:tplc="2AEE7060">
      <w:numFmt w:val="bullet"/>
      <w:lvlText w:val="•"/>
      <w:lvlJc w:val="left"/>
      <w:pPr>
        <w:ind w:left="7557" w:hanging="360"/>
      </w:pPr>
      <w:rPr>
        <w:rFonts w:hint="default"/>
      </w:rPr>
    </w:lvl>
    <w:lvl w:ilvl="8" w:tplc="8716FA94">
      <w:numFmt w:val="bullet"/>
      <w:lvlText w:val="•"/>
      <w:lvlJc w:val="left"/>
      <w:pPr>
        <w:ind w:left="8580" w:hanging="360"/>
      </w:pPr>
      <w:rPr>
        <w:rFonts w:hint="default"/>
      </w:rPr>
    </w:lvl>
  </w:abstractNum>
  <w:abstractNum w:abstractNumId="9">
    <w:nsid w:val="3EDC46BE"/>
    <w:multiLevelType w:val="hybridMultilevel"/>
    <w:tmpl w:val="520E5294"/>
    <w:lvl w:ilvl="0" w:tplc="89A64F5C">
      <w:start w:val="1"/>
      <w:numFmt w:val="decimal"/>
      <w:lvlText w:val="%1)"/>
      <w:lvlJc w:val="left"/>
      <w:pPr>
        <w:ind w:left="333" w:hanging="60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34C877E">
      <w:start w:val="1"/>
      <w:numFmt w:val="decimal"/>
      <w:lvlText w:val="%2"/>
      <w:lvlJc w:val="left"/>
      <w:pPr>
        <w:ind w:left="1253" w:hanging="21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2" w:tplc="4D8C7F6A">
      <w:numFmt w:val="bullet"/>
      <w:lvlText w:val="•"/>
      <w:lvlJc w:val="left"/>
      <w:pPr>
        <w:ind w:left="2300" w:hanging="212"/>
      </w:pPr>
      <w:rPr>
        <w:rFonts w:hint="default"/>
      </w:rPr>
    </w:lvl>
    <w:lvl w:ilvl="3" w:tplc="8C786C36">
      <w:numFmt w:val="bullet"/>
      <w:lvlText w:val="•"/>
      <w:lvlJc w:val="left"/>
      <w:pPr>
        <w:ind w:left="3341" w:hanging="212"/>
      </w:pPr>
      <w:rPr>
        <w:rFonts w:hint="default"/>
      </w:rPr>
    </w:lvl>
    <w:lvl w:ilvl="4" w:tplc="D174D478">
      <w:numFmt w:val="bullet"/>
      <w:lvlText w:val="•"/>
      <w:lvlJc w:val="left"/>
      <w:pPr>
        <w:ind w:left="4382" w:hanging="212"/>
      </w:pPr>
      <w:rPr>
        <w:rFonts w:hint="default"/>
      </w:rPr>
    </w:lvl>
    <w:lvl w:ilvl="5" w:tplc="81C29572">
      <w:numFmt w:val="bullet"/>
      <w:lvlText w:val="•"/>
      <w:lvlJc w:val="left"/>
      <w:pPr>
        <w:ind w:left="5422" w:hanging="212"/>
      </w:pPr>
      <w:rPr>
        <w:rFonts w:hint="default"/>
      </w:rPr>
    </w:lvl>
    <w:lvl w:ilvl="6" w:tplc="AA5640A0">
      <w:numFmt w:val="bullet"/>
      <w:lvlText w:val="•"/>
      <w:lvlJc w:val="left"/>
      <w:pPr>
        <w:ind w:left="6463" w:hanging="212"/>
      </w:pPr>
      <w:rPr>
        <w:rFonts w:hint="default"/>
      </w:rPr>
    </w:lvl>
    <w:lvl w:ilvl="7" w:tplc="85FA3342">
      <w:numFmt w:val="bullet"/>
      <w:lvlText w:val="•"/>
      <w:lvlJc w:val="left"/>
      <w:pPr>
        <w:ind w:left="7504" w:hanging="212"/>
      </w:pPr>
      <w:rPr>
        <w:rFonts w:hint="default"/>
      </w:rPr>
    </w:lvl>
    <w:lvl w:ilvl="8" w:tplc="DA00BB82">
      <w:numFmt w:val="bullet"/>
      <w:lvlText w:val="•"/>
      <w:lvlJc w:val="left"/>
      <w:pPr>
        <w:ind w:left="8544" w:hanging="212"/>
      </w:pPr>
      <w:rPr>
        <w:rFonts w:hint="default"/>
      </w:rPr>
    </w:lvl>
  </w:abstractNum>
  <w:abstractNum w:abstractNumId="10">
    <w:nsid w:val="46DA5EB0"/>
    <w:multiLevelType w:val="hybridMultilevel"/>
    <w:tmpl w:val="B88A0974"/>
    <w:lvl w:ilvl="0" w:tplc="1A4C1F04">
      <w:start w:val="1"/>
      <w:numFmt w:val="decimal"/>
      <w:lvlText w:val="%1"/>
      <w:lvlJc w:val="left"/>
      <w:pPr>
        <w:ind w:left="694" w:hanging="240"/>
      </w:pPr>
      <w:rPr>
        <w:rFonts w:ascii="Times New Roman" w:eastAsia="Times New Roman" w:hAnsi="Times New Roman" w:hint="default"/>
        <w:i/>
        <w:iCs/>
        <w:w w:val="100"/>
        <w:sz w:val="28"/>
        <w:szCs w:val="28"/>
      </w:rPr>
    </w:lvl>
    <w:lvl w:ilvl="1" w:tplc="579C61B8">
      <w:numFmt w:val="bullet"/>
      <w:lvlText w:val="•"/>
      <w:lvlJc w:val="left"/>
      <w:pPr>
        <w:ind w:left="1692" w:hanging="240"/>
      </w:pPr>
      <w:rPr>
        <w:rFonts w:hint="default"/>
      </w:rPr>
    </w:lvl>
    <w:lvl w:ilvl="2" w:tplc="32F410BE">
      <w:numFmt w:val="bullet"/>
      <w:lvlText w:val="•"/>
      <w:lvlJc w:val="left"/>
      <w:pPr>
        <w:ind w:left="2685" w:hanging="240"/>
      </w:pPr>
      <w:rPr>
        <w:rFonts w:hint="default"/>
      </w:rPr>
    </w:lvl>
    <w:lvl w:ilvl="3" w:tplc="96D29804">
      <w:numFmt w:val="bullet"/>
      <w:lvlText w:val="•"/>
      <w:lvlJc w:val="left"/>
      <w:pPr>
        <w:ind w:left="3677" w:hanging="240"/>
      </w:pPr>
      <w:rPr>
        <w:rFonts w:hint="default"/>
      </w:rPr>
    </w:lvl>
    <w:lvl w:ilvl="4" w:tplc="4A865694">
      <w:numFmt w:val="bullet"/>
      <w:lvlText w:val="•"/>
      <w:lvlJc w:val="left"/>
      <w:pPr>
        <w:ind w:left="4670" w:hanging="240"/>
      </w:pPr>
      <w:rPr>
        <w:rFonts w:hint="default"/>
      </w:rPr>
    </w:lvl>
    <w:lvl w:ilvl="5" w:tplc="E070DBDA">
      <w:numFmt w:val="bullet"/>
      <w:lvlText w:val="•"/>
      <w:lvlJc w:val="left"/>
      <w:pPr>
        <w:ind w:left="5663" w:hanging="240"/>
      </w:pPr>
      <w:rPr>
        <w:rFonts w:hint="default"/>
      </w:rPr>
    </w:lvl>
    <w:lvl w:ilvl="6" w:tplc="DDD610A6">
      <w:numFmt w:val="bullet"/>
      <w:lvlText w:val="•"/>
      <w:lvlJc w:val="left"/>
      <w:pPr>
        <w:ind w:left="6655" w:hanging="240"/>
      </w:pPr>
      <w:rPr>
        <w:rFonts w:hint="default"/>
      </w:rPr>
    </w:lvl>
    <w:lvl w:ilvl="7" w:tplc="FE0250FA">
      <w:numFmt w:val="bullet"/>
      <w:lvlText w:val="•"/>
      <w:lvlJc w:val="left"/>
      <w:pPr>
        <w:ind w:left="7648" w:hanging="240"/>
      </w:pPr>
      <w:rPr>
        <w:rFonts w:hint="default"/>
      </w:rPr>
    </w:lvl>
    <w:lvl w:ilvl="8" w:tplc="0EE0EEA6">
      <w:numFmt w:val="bullet"/>
      <w:lvlText w:val="•"/>
      <w:lvlJc w:val="left"/>
      <w:pPr>
        <w:ind w:left="8641" w:hanging="240"/>
      </w:pPr>
      <w:rPr>
        <w:rFonts w:hint="default"/>
      </w:rPr>
    </w:lvl>
  </w:abstractNum>
  <w:abstractNum w:abstractNumId="11">
    <w:nsid w:val="4A0C6760"/>
    <w:multiLevelType w:val="hybridMultilevel"/>
    <w:tmpl w:val="448615A8"/>
    <w:lvl w:ilvl="0" w:tplc="25D0E70E">
      <w:numFmt w:val="bullet"/>
      <w:lvlText w:val="•"/>
      <w:lvlJc w:val="left"/>
      <w:pPr>
        <w:ind w:left="333" w:hanging="709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B7DE341A">
      <w:numFmt w:val="bullet"/>
      <w:lvlText w:val="•"/>
      <w:lvlJc w:val="left"/>
      <w:pPr>
        <w:ind w:left="1368" w:hanging="709"/>
      </w:pPr>
      <w:rPr>
        <w:rFonts w:hint="default"/>
      </w:rPr>
    </w:lvl>
    <w:lvl w:ilvl="2" w:tplc="55C276AA">
      <w:numFmt w:val="bullet"/>
      <w:lvlText w:val="•"/>
      <w:lvlJc w:val="left"/>
      <w:pPr>
        <w:ind w:left="2397" w:hanging="709"/>
      </w:pPr>
      <w:rPr>
        <w:rFonts w:hint="default"/>
      </w:rPr>
    </w:lvl>
    <w:lvl w:ilvl="3" w:tplc="BF5E1712">
      <w:numFmt w:val="bullet"/>
      <w:lvlText w:val="•"/>
      <w:lvlJc w:val="left"/>
      <w:pPr>
        <w:ind w:left="3425" w:hanging="709"/>
      </w:pPr>
      <w:rPr>
        <w:rFonts w:hint="default"/>
      </w:rPr>
    </w:lvl>
    <w:lvl w:ilvl="4" w:tplc="6B88C06E">
      <w:numFmt w:val="bullet"/>
      <w:lvlText w:val="•"/>
      <w:lvlJc w:val="left"/>
      <w:pPr>
        <w:ind w:left="4454" w:hanging="709"/>
      </w:pPr>
      <w:rPr>
        <w:rFonts w:hint="default"/>
      </w:rPr>
    </w:lvl>
    <w:lvl w:ilvl="5" w:tplc="F0160B18">
      <w:numFmt w:val="bullet"/>
      <w:lvlText w:val="•"/>
      <w:lvlJc w:val="left"/>
      <w:pPr>
        <w:ind w:left="5483" w:hanging="709"/>
      </w:pPr>
      <w:rPr>
        <w:rFonts w:hint="default"/>
      </w:rPr>
    </w:lvl>
    <w:lvl w:ilvl="6" w:tplc="171ABD94">
      <w:numFmt w:val="bullet"/>
      <w:lvlText w:val="•"/>
      <w:lvlJc w:val="left"/>
      <w:pPr>
        <w:ind w:left="6511" w:hanging="709"/>
      </w:pPr>
      <w:rPr>
        <w:rFonts w:hint="default"/>
      </w:rPr>
    </w:lvl>
    <w:lvl w:ilvl="7" w:tplc="674E7444">
      <w:numFmt w:val="bullet"/>
      <w:lvlText w:val="•"/>
      <w:lvlJc w:val="left"/>
      <w:pPr>
        <w:ind w:left="7540" w:hanging="709"/>
      </w:pPr>
      <w:rPr>
        <w:rFonts w:hint="default"/>
      </w:rPr>
    </w:lvl>
    <w:lvl w:ilvl="8" w:tplc="ADE809EE">
      <w:numFmt w:val="bullet"/>
      <w:lvlText w:val="•"/>
      <w:lvlJc w:val="left"/>
      <w:pPr>
        <w:ind w:left="8569" w:hanging="709"/>
      </w:pPr>
      <w:rPr>
        <w:rFonts w:hint="default"/>
      </w:rPr>
    </w:lvl>
  </w:abstractNum>
  <w:abstractNum w:abstractNumId="12">
    <w:nsid w:val="4DDD6D15"/>
    <w:multiLevelType w:val="hybridMultilevel"/>
    <w:tmpl w:val="378AFD98"/>
    <w:lvl w:ilvl="0" w:tplc="54D837EE">
      <w:start w:val="1"/>
      <w:numFmt w:val="decimal"/>
      <w:lvlText w:val="%1."/>
      <w:lvlJc w:val="left"/>
      <w:pPr>
        <w:ind w:left="333" w:hanging="709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87EBB40">
      <w:numFmt w:val="bullet"/>
      <w:lvlText w:val="•"/>
      <w:lvlJc w:val="left"/>
      <w:pPr>
        <w:ind w:left="1368" w:hanging="709"/>
      </w:pPr>
      <w:rPr>
        <w:rFonts w:hint="default"/>
      </w:rPr>
    </w:lvl>
    <w:lvl w:ilvl="2" w:tplc="F54280D6">
      <w:numFmt w:val="bullet"/>
      <w:lvlText w:val="•"/>
      <w:lvlJc w:val="left"/>
      <w:pPr>
        <w:ind w:left="2397" w:hanging="709"/>
      </w:pPr>
      <w:rPr>
        <w:rFonts w:hint="default"/>
      </w:rPr>
    </w:lvl>
    <w:lvl w:ilvl="3" w:tplc="351271E2">
      <w:numFmt w:val="bullet"/>
      <w:lvlText w:val="•"/>
      <w:lvlJc w:val="left"/>
      <w:pPr>
        <w:ind w:left="3425" w:hanging="709"/>
      </w:pPr>
      <w:rPr>
        <w:rFonts w:hint="default"/>
      </w:rPr>
    </w:lvl>
    <w:lvl w:ilvl="4" w:tplc="62327466">
      <w:numFmt w:val="bullet"/>
      <w:lvlText w:val="•"/>
      <w:lvlJc w:val="left"/>
      <w:pPr>
        <w:ind w:left="4454" w:hanging="709"/>
      </w:pPr>
      <w:rPr>
        <w:rFonts w:hint="default"/>
      </w:rPr>
    </w:lvl>
    <w:lvl w:ilvl="5" w:tplc="EC065FB8">
      <w:numFmt w:val="bullet"/>
      <w:lvlText w:val="•"/>
      <w:lvlJc w:val="left"/>
      <w:pPr>
        <w:ind w:left="5483" w:hanging="709"/>
      </w:pPr>
      <w:rPr>
        <w:rFonts w:hint="default"/>
      </w:rPr>
    </w:lvl>
    <w:lvl w:ilvl="6" w:tplc="823EED6A">
      <w:numFmt w:val="bullet"/>
      <w:lvlText w:val="•"/>
      <w:lvlJc w:val="left"/>
      <w:pPr>
        <w:ind w:left="6511" w:hanging="709"/>
      </w:pPr>
      <w:rPr>
        <w:rFonts w:hint="default"/>
      </w:rPr>
    </w:lvl>
    <w:lvl w:ilvl="7" w:tplc="BBE8572C">
      <w:numFmt w:val="bullet"/>
      <w:lvlText w:val="•"/>
      <w:lvlJc w:val="left"/>
      <w:pPr>
        <w:ind w:left="7540" w:hanging="709"/>
      </w:pPr>
      <w:rPr>
        <w:rFonts w:hint="default"/>
      </w:rPr>
    </w:lvl>
    <w:lvl w:ilvl="8" w:tplc="CEAC2BFE">
      <w:numFmt w:val="bullet"/>
      <w:lvlText w:val="•"/>
      <w:lvlJc w:val="left"/>
      <w:pPr>
        <w:ind w:left="8569" w:hanging="709"/>
      </w:pPr>
      <w:rPr>
        <w:rFonts w:hint="default"/>
      </w:rPr>
    </w:lvl>
  </w:abstractNum>
  <w:abstractNum w:abstractNumId="13">
    <w:nsid w:val="4F1A6A40"/>
    <w:multiLevelType w:val="hybridMultilevel"/>
    <w:tmpl w:val="1FF8D704"/>
    <w:lvl w:ilvl="0" w:tplc="6FD241AE">
      <w:start w:val="1"/>
      <w:numFmt w:val="decimal"/>
      <w:lvlText w:val="%1."/>
      <w:lvlJc w:val="left"/>
      <w:pPr>
        <w:ind w:left="614" w:hanging="281"/>
      </w:pPr>
      <w:rPr>
        <w:rFonts w:hint="default"/>
        <w:b/>
        <w:bCs/>
        <w:w w:val="100"/>
      </w:rPr>
    </w:lvl>
    <w:lvl w:ilvl="1" w:tplc="0DB43612">
      <w:numFmt w:val="none"/>
      <w:lvlText w:val=""/>
      <w:lvlJc w:val="left"/>
      <w:pPr>
        <w:tabs>
          <w:tab w:val="num" w:pos="360"/>
        </w:tabs>
      </w:pPr>
    </w:lvl>
    <w:lvl w:ilvl="2" w:tplc="AEDCA348">
      <w:numFmt w:val="bullet"/>
      <w:lvlText w:val="•"/>
      <w:lvlJc w:val="left"/>
      <w:pPr>
        <w:ind w:left="1909" w:hanging="493"/>
      </w:pPr>
      <w:rPr>
        <w:rFonts w:hint="default"/>
      </w:rPr>
    </w:lvl>
    <w:lvl w:ilvl="3" w:tplc="686C8378">
      <w:numFmt w:val="bullet"/>
      <w:lvlText w:val="•"/>
      <w:lvlJc w:val="left"/>
      <w:pPr>
        <w:ind w:left="2999" w:hanging="493"/>
      </w:pPr>
      <w:rPr>
        <w:rFonts w:hint="default"/>
      </w:rPr>
    </w:lvl>
    <w:lvl w:ilvl="4" w:tplc="F79EFB3C">
      <w:numFmt w:val="bullet"/>
      <w:lvlText w:val="•"/>
      <w:lvlJc w:val="left"/>
      <w:pPr>
        <w:ind w:left="4088" w:hanging="493"/>
      </w:pPr>
      <w:rPr>
        <w:rFonts w:hint="default"/>
      </w:rPr>
    </w:lvl>
    <w:lvl w:ilvl="5" w:tplc="DBA04BD6">
      <w:numFmt w:val="bullet"/>
      <w:lvlText w:val="•"/>
      <w:lvlJc w:val="left"/>
      <w:pPr>
        <w:ind w:left="5178" w:hanging="493"/>
      </w:pPr>
      <w:rPr>
        <w:rFonts w:hint="default"/>
      </w:rPr>
    </w:lvl>
    <w:lvl w:ilvl="6" w:tplc="B846017A">
      <w:numFmt w:val="bullet"/>
      <w:lvlText w:val="•"/>
      <w:lvlJc w:val="left"/>
      <w:pPr>
        <w:ind w:left="6268" w:hanging="493"/>
      </w:pPr>
      <w:rPr>
        <w:rFonts w:hint="default"/>
      </w:rPr>
    </w:lvl>
    <w:lvl w:ilvl="7" w:tplc="08785CAE">
      <w:numFmt w:val="bullet"/>
      <w:lvlText w:val="•"/>
      <w:lvlJc w:val="left"/>
      <w:pPr>
        <w:ind w:left="7357" w:hanging="493"/>
      </w:pPr>
      <w:rPr>
        <w:rFonts w:hint="default"/>
      </w:rPr>
    </w:lvl>
    <w:lvl w:ilvl="8" w:tplc="F0266690">
      <w:numFmt w:val="bullet"/>
      <w:lvlText w:val="•"/>
      <w:lvlJc w:val="left"/>
      <w:pPr>
        <w:ind w:left="8447" w:hanging="493"/>
      </w:pPr>
      <w:rPr>
        <w:rFonts w:hint="default"/>
      </w:rPr>
    </w:lvl>
  </w:abstractNum>
  <w:abstractNum w:abstractNumId="14">
    <w:nsid w:val="522C3BEA"/>
    <w:multiLevelType w:val="hybridMultilevel"/>
    <w:tmpl w:val="258CC7E4"/>
    <w:lvl w:ilvl="0" w:tplc="0C6CF01E">
      <w:start w:val="8"/>
      <w:numFmt w:val="decimal"/>
      <w:lvlText w:val="%1"/>
      <w:lvlJc w:val="left"/>
      <w:pPr>
        <w:ind w:left="333" w:hanging="559"/>
      </w:pPr>
      <w:rPr>
        <w:rFonts w:hint="default"/>
      </w:rPr>
    </w:lvl>
    <w:lvl w:ilvl="1" w:tplc="6E7E51C2">
      <w:numFmt w:val="none"/>
      <w:lvlText w:val=""/>
      <w:lvlJc w:val="left"/>
      <w:pPr>
        <w:tabs>
          <w:tab w:val="num" w:pos="360"/>
        </w:tabs>
      </w:pPr>
    </w:lvl>
    <w:lvl w:ilvl="2" w:tplc="05B4448A">
      <w:numFmt w:val="bullet"/>
      <w:lvlText w:val=""/>
      <w:lvlJc w:val="left"/>
      <w:pPr>
        <w:ind w:left="1054" w:hanging="360"/>
      </w:pPr>
      <w:rPr>
        <w:rFonts w:ascii="Symbol" w:eastAsia="Times New Roman" w:hAnsi="Symbol" w:hint="default"/>
        <w:w w:val="100"/>
        <w:sz w:val="36"/>
        <w:szCs w:val="36"/>
      </w:rPr>
    </w:lvl>
    <w:lvl w:ilvl="3" w:tplc="F0627294">
      <w:numFmt w:val="bullet"/>
      <w:lvlText w:val="•"/>
      <w:lvlJc w:val="left"/>
      <w:pPr>
        <w:ind w:left="3185" w:hanging="360"/>
      </w:pPr>
      <w:rPr>
        <w:rFonts w:hint="default"/>
      </w:rPr>
    </w:lvl>
    <w:lvl w:ilvl="4" w:tplc="0DCA7ADE">
      <w:numFmt w:val="bullet"/>
      <w:lvlText w:val="•"/>
      <w:lvlJc w:val="left"/>
      <w:pPr>
        <w:ind w:left="4248" w:hanging="360"/>
      </w:pPr>
      <w:rPr>
        <w:rFonts w:hint="default"/>
      </w:rPr>
    </w:lvl>
    <w:lvl w:ilvl="5" w:tplc="3AE6FA94">
      <w:numFmt w:val="bullet"/>
      <w:lvlText w:val="•"/>
      <w:lvlJc w:val="left"/>
      <w:pPr>
        <w:ind w:left="5311" w:hanging="360"/>
      </w:pPr>
      <w:rPr>
        <w:rFonts w:hint="default"/>
      </w:rPr>
    </w:lvl>
    <w:lvl w:ilvl="6" w:tplc="BA8879D0">
      <w:numFmt w:val="bullet"/>
      <w:lvlText w:val="•"/>
      <w:lvlJc w:val="left"/>
      <w:pPr>
        <w:ind w:left="6374" w:hanging="360"/>
      </w:pPr>
      <w:rPr>
        <w:rFonts w:hint="default"/>
      </w:rPr>
    </w:lvl>
    <w:lvl w:ilvl="7" w:tplc="8AD6D7CC">
      <w:numFmt w:val="bullet"/>
      <w:lvlText w:val="•"/>
      <w:lvlJc w:val="left"/>
      <w:pPr>
        <w:ind w:left="7437" w:hanging="360"/>
      </w:pPr>
      <w:rPr>
        <w:rFonts w:hint="default"/>
      </w:rPr>
    </w:lvl>
    <w:lvl w:ilvl="8" w:tplc="351E11CA">
      <w:numFmt w:val="bullet"/>
      <w:lvlText w:val="•"/>
      <w:lvlJc w:val="left"/>
      <w:pPr>
        <w:ind w:left="8500" w:hanging="360"/>
      </w:pPr>
      <w:rPr>
        <w:rFonts w:hint="default"/>
      </w:rPr>
    </w:lvl>
  </w:abstractNum>
  <w:abstractNum w:abstractNumId="15">
    <w:nsid w:val="558466D0"/>
    <w:multiLevelType w:val="hybridMultilevel"/>
    <w:tmpl w:val="E6F29840"/>
    <w:lvl w:ilvl="0" w:tplc="35B26CA6">
      <w:start w:val="1"/>
      <w:numFmt w:val="decimal"/>
      <w:lvlText w:val="%1."/>
      <w:lvlJc w:val="left"/>
      <w:pPr>
        <w:ind w:left="1054" w:hanging="360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D080A3E">
      <w:numFmt w:val="bullet"/>
      <w:lvlText w:val="•"/>
      <w:lvlJc w:val="left"/>
      <w:pPr>
        <w:ind w:left="2016" w:hanging="360"/>
      </w:pPr>
      <w:rPr>
        <w:rFonts w:hint="default"/>
      </w:rPr>
    </w:lvl>
    <w:lvl w:ilvl="2" w:tplc="414082DA">
      <w:numFmt w:val="bullet"/>
      <w:lvlText w:val="•"/>
      <w:lvlJc w:val="left"/>
      <w:pPr>
        <w:ind w:left="2973" w:hanging="360"/>
      </w:pPr>
      <w:rPr>
        <w:rFonts w:hint="default"/>
      </w:rPr>
    </w:lvl>
    <w:lvl w:ilvl="3" w:tplc="611CDAAA">
      <w:numFmt w:val="bullet"/>
      <w:lvlText w:val="•"/>
      <w:lvlJc w:val="left"/>
      <w:pPr>
        <w:ind w:left="3929" w:hanging="360"/>
      </w:pPr>
      <w:rPr>
        <w:rFonts w:hint="default"/>
      </w:rPr>
    </w:lvl>
    <w:lvl w:ilvl="4" w:tplc="4E9C2D2C">
      <w:numFmt w:val="bullet"/>
      <w:lvlText w:val="•"/>
      <w:lvlJc w:val="left"/>
      <w:pPr>
        <w:ind w:left="4886" w:hanging="360"/>
      </w:pPr>
      <w:rPr>
        <w:rFonts w:hint="default"/>
      </w:rPr>
    </w:lvl>
    <w:lvl w:ilvl="5" w:tplc="5204E79E">
      <w:numFmt w:val="bullet"/>
      <w:lvlText w:val="•"/>
      <w:lvlJc w:val="left"/>
      <w:pPr>
        <w:ind w:left="5843" w:hanging="360"/>
      </w:pPr>
      <w:rPr>
        <w:rFonts w:hint="default"/>
      </w:rPr>
    </w:lvl>
    <w:lvl w:ilvl="6" w:tplc="5F4C5334">
      <w:numFmt w:val="bullet"/>
      <w:lvlText w:val="•"/>
      <w:lvlJc w:val="left"/>
      <w:pPr>
        <w:ind w:left="6799" w:hanging="360"/>
      </w:pPr>
      <w:rPr>
        <w:rFonts w:hint="default"/>
      </w:rPr>
    </w:lvl>
    <w:lvl w:ilvl="7" w:tplc="6E36A0FE">
      <w:numFmt w:val="bullet"/>
      <w:lvlText w:val="•"/>
      <w:lvlJc w:val="left"/>
      <w:pPr>
        <w:ind w:left="7756" w:hanging="360"/>
      </w:pPr>
      <w:rPr>
        <w:rFonts w:hint="default"/>
      </w:rPr>
    </w:lvl>
    <w:lvl w:ilvl="8" w:tplc="AAEEFBBE">
      <w:numFmt w:val="bullet"/>
      <w:lvlText w:val="•"/>
      <w:lvlJc w:val="left"/>
      <w:pPr>
        <w:ind w:left="8713" w:hanging="360"/>
      </w:pPr>
      <w:rPr>
        <w:rFonts w:hint="default"/>
      </w:rPr>
    </w:lvl>
  </w:abstractNum>
  <w:abstractNum w:abstractNumId="16">
    <w:nsid w:val="55AA3368"/>
    <w:multiLevelType w:val="hybridMultilevel"/>
    <w:tmpl w:val="99944B52"/>
    <w:lvl w:ilvl="0" w:tplc="E88C0A6C">
      <w:start w:val="1"/>
      <w:numFmt w:val="decimal"/>
      <w:lvlText w:val="%1."/>
      <w:lvlJc w:val="left"/>
      <w:pPr>
        <w:ind w:left="333" w:hanging="709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7481772">
      <w:numFmt w:val="bullet"/>
      <w:lvlText w:val="•"/>
      <w:lvlJc w:val="left"/>
      <w:pPr>
        <w:ind w:left="1368" w:hanging="709"/>
      </w:pPr>
      <w:rPr>
        <w:rFonts w:hint="default"/>
      </w:rPr>
    </w:lvl>
    <w:lvl w:ilvl="2" w:tplc="D6A29AC6">
      <w:numFmt w:val="bullet"/>
      <w:lvlText w:val="•"/>
      <w:lvlJc w:val="left"/>
      <w:pPr>
        <w:ind w:left="2397" w:hanging="709"/>
      </w:pPr>
      <w:rPr>
        <w:rFonts w:hint="default"/>
      </w:rPr>
    </w:lvl>
    <w:lvl w:ilvl="3" w:tplc="119258EC">
      <w:numFmt w:val="bullet"/>
      <w:lvlText w:val="•"/>
      <w:lvlJc w:val="left"/>
      <w:pPr>
        <w:ind w:left="3425" w:hanging="709"/>
      </w:pPr>
      <w:rPr>
        <w:rFonts w:hint="default"/>
      </w:rPr>
    </w:lvl>
    <w:lvl w:ilvl="4" w:tplc="D708C8F2">
      <w:numFmt w:val="bullet"/>
      <w:lvlText w:val="•"/>
      <w:lvlJc w:val="left"/>
      <w:pPr>
        <w:ind w:left="4454" w:hanging="709"/>
      </w:pPr>
      <w:rPr>
        <w:rFonts w:hint="default"/>
      </w:rPr>
    </w:lvl>
    <w:lvl w:ilvl="5" w:tplc="9D4C183A">
      <w:numFmt w:val="bullet"/>
      <w:lvlText w:val="•"/>
      <w:lvlJc w:val="left"/>
      <w:pPr>
        <w:ind w:left="5483" w:hanging="709"/>
      </w:pPr>
      <w:rPr>
        <w:rFonts w:hint="default"/>
      </w:rPr>
    </w:lvl>
    <w:lvl w:ilvl="6" w:tplc="D9B6C43E">
      <w:numFmt w:val="bullet"/>
      <w:lvlText w:val="•"/>
      <w:lvlJc w:val="left"/>
      <w:pPr>
        <w:ind w:left="6511" w:hanging="709"/>
      </w:pPr>
      <w:rPr>
        <w:rFonts w:hint="default"/>
      </w:rPr>
    </w:lvl>
    <w:lvl w:ilvl="7" w:tplc="F914268E">
      <w:numFmt w:val="bullet"/>
      <w:lvlText w:val="•"/>
      <w:lvlJc w:val="left"/>
      <w:pPr>
        <w:ind w:left="7540" w:hanging="709"/>
      </w:pPr>
      <w:rPr>
        <w:rFonts w:hint="default"/>
      </w:rPr>
    </w:lvl>
    <w:lvl w:ilvl="8" w:tplc="A3C432C2">
      <w:numFmt w:val="bullet"/>
      <w:lvlText w:val="•"/>
      <w:lvlJc w:val="left"/>
      <w:pPr>
        <w:ind w:left="8569" w:hanging="709"/>
      </w:pPr>
      <w:rPr>
        <w:rFonts w:hint="default"/>
      </w:rPr>
    </w:lvl>
  </w:abstractNum>
  <w:abstractNum w:abstractNumId="17">
    <w:nsid w:val="58F1623C"/>
    <w:multiLevelType w:val="hybridMultilevel"/>
    <w:tmpl w:val="C2F22EFA"/>
    <w:lvl w:ilvl="0" w:tplc="BD8C25B8">
      <w:numFmt w:val="bullet"/>
      <w:lvlText w:val=""/>
      <w:lvlJc w:val="left"/>
      <w:pPr>
        <w:ind w:left="729" w:hanging="360"/>
      </w:pPr>
      <w:rPr>
        <w:rFonts w:ascii="Symbol" w:eastAsia="Times New Roman" w:hAnsi="Symbol" w:hint="default"/>
        <w:w w:val="100"/>
        <w:sz w:val="24"/>
        <w:szCs w:val="24"/>
      </w:rPr>
    </w:lvl>
    <w:lvl w:ilvl="1" w:tplc="5F606C16">
      <w:numFmt w:val="bullet"/>
      <w:lvlText w:val=""/>
      <w:lvlJc w:val="left"/>
      <w:pPr>
        <w:ind w:left="1089" w:hanging="360"/>
      </w:pPr>
      <w:rPr>
        <w:rFonts w:ascii="Symbol" w:eastAsia="Times New Roman" w:hAnsi="Symbol" w:hint="default"/>
        <w:w w:val="100"/>
        <w:sz w:val="24"/>
        <w:szCs w:val="24"/>
      </w:rPr>
    </w:lvl>
    <w:lvl w:ilvl="2" w:tplc="E002556E">
      <w:numFmt w:val="bullet"/>
      <w:lvlText w:val="•"/>
      <w:lvlJc w:val="left"/>
      <w:pPr>
        <w:ind w:left="2002" w:hanging="360"/>
      </w:pPr>
      <w:rPr>
        <w:rFonts w:hint="default"/>
      </w:rPr>
    </w:lvl>
    <w:lvl w:ilvl="3" w:tplc="E8861E0A">
      <w:numFmt w:val="bullet"/>
      <w:lvlText w:val="•"/>
      <w:lvlJc w:val="left"/>
      <w:pPr>
        <w:ind w:left="2924" w:hanging="360"/>
      </w:pPr>
      <w:rPr>
        <w:rFonts w:hint="default"/>
      </w:rPr>
    </w:lvl>
    <w:lvl w:ilvl="4" w:tplc="ED9C3848">
      <w:numFmt w:val="bullet"/>
      <w:lvlText w:val="•"/>
      <w:lvlJc w:val="left"/>
      <w:pPr>
        <w:ind w:left="3847" w:hanging="360"/>
      </w:pPr>
      <w:rPr>
        <w:rFonts w:hint="default"/>
      </w:rPr>
    </w:lvl>
    <w:lvl w:ilvl="5" w:tplc="AD7E3DF6">
      <w:numFmt w:val="bullet"/>
      <w:lvlText w:val="•"/>
      <w:lvlJc w:val="left"/>
      <w:pPr>
        <w:ind w:left="4769" w:hanging="360"/>
      </w:pPr>
      <w:rPr>
        <w:rFonts w:hint="default"/>
      </w:rPr>
    </w:lvl>
    <w:lvl w:ilvl="6" w:tplc="7786D388">
      <w:numFmt w:val="bullet"/>
      <w:lvlText w:val="•"/>
      <w:lvlJc w:val="left"/>
      <w:pPr>
        <w:ind w:left="5691" w:hanging="360"/>
      </w:pPr>
      <w:rPr>
        <w:rFonts w:hint="default"/>
      </w:rPr>
    </w:lvl>
    <w:lvl w:ilvl="7" w:tplc="A3660B88">
      <w:numFmt w:val="bullet"/>
      <w:lvlText w:val="•"/>
      <w:lvlJc w:val="left"/>
      <w:pPr>
        <w:ind w:left="6614" w:hanging="360"/>
      </w:pPr>
      <w:rPr>
        <w:rFonts w:hint="default"/>
      </w:rPr>
    </w:lvl>
    <w:lvl w:ilvl="8" w:tplc="A4FCEC6A">
      <w:numFmt w:val="bullet"/>
      <w:lvlText w:val="•"/>
      <w:lvlJc w:val="left"/>
      <w:pPr>
        <w:ind w:left="7536" w:hanging="360"/>
      </w:pPr>
      <w:rPr>
        <w:rFonts w:hint="default"/>
      </w:rPr>
    </w:lvl>
  </w:abstractNum>
  <w:abstractNum w:abstractNumId="18">
    <w:nsid w:val="5D902DBF"/>
    <w:multiLevelType w:val="hybridMultilevel"/>
    <w:tmpl w:val="6CA0BFFA"/>
    <w:lvl w:ilvl="0" w:tplc="697E9740">
      <w:start w:val="1"/>
      <w:numFmt w:val="decimal"/>
      <w:lvlText w:val="%1"/>
      <w:lvlJc w:val="left"/>
      <w:pPr>
        <w:ind w:left="694" w:hanging="242"/>
      </w:pPr>
      <w:rPr>
        <w:rFonts w:ascii="Times New Roman" w:eastAsia="Times New Roman" w:hAnsi="Times New Roman" w:hint="default"/>
        <w:i/>
        <w:iCs/>
        <w:w w:val="100"/>
        <w:sz w:val="28"/>
        <w:szCs w:val="28"/>
      </w:rPr>
    </w:lvl>
    <w:lvl w:ilvl="1" w:tplc="EECE0E70">
      <w:start w:val="1"/>
      <w:numFmt w:val="decimal"/>
      <w:lvlText w:val="%2."/>
      <w:lvlJc w:val="left"/>
      <w:pPr>
        <w:ind w:left="1750" w:hanging="708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2844395C">
      <w:numFmt w:val="bullet"/>
      <w:lvlText w:val="•"/>
      <w:lvlJc w:val="left"/>
      <w:pPr>
        <w:ind w:left="2745" w:hanging="708"/>
      </w:pPr>
      <w:rPr>
        <w:rFonts w:hint="default"/>
      </w:rPr>
    </w:lvl>
    <w:lvl w:ilvl="3" w:tplc="C9F40B9A">
      <w:numFmt w:val="bullet"/>
      <w:lvlText w:val="•"/>
      <w:lvlJc w:val="left"/>
      <w:pPr>
        <w:ind w:left="3730" w:hanging="708"/>
      </w:pPr>
      <w:rPr>
        <w:rFonts w:hint="default"/>
      </w:rPr>
    </w:lvl>
    <w:lvl w:ilvl="4" w:tplc="843424A8">
      <w:numFmt w:val="bullet"/>
      <w:lvlText w:val="•"/>
      <w:lvlJc w:val="left"/>
      <w:pPr>
        <w:ind w:left="4715" w:hanging="708"/>
      </w:pPr>
      <w:rPr>
        <w:rFonts w:hint="default"/>
      </w:rPr>
    </w:lvl>
    <w:lvl w:ilvl="5" w:tplc="C7FED438">
      <w:numFmt w:val="bullet"/>
      <w:lvlText w:val="•"/>
      <w:lvlJc w:val="left"/>
      <w:pPr>
        <w:ind w:left="5700" w:hanging="708"/>
      </w:pPr>
      <w:rPr>
        <w:rFonts w:hint="default"/>
      </w:rPr>
    </w:lvl>
    <w:lvl w:ilvl="6" w:tplc="15F0EF92">
      <w:numFmt w:val="bullet"/>
      <w:lvlText w:val="•"/>
      <w:lvlJc w:val="left"/>
      <w:pPr>
        <w:ind w:left="6685" w:hanging="708"/>
      </w:pPr>
      <w:rPr>
        <w:rFonts w:hint="default"/>
      </w:rPr>
    </w:lvl>
    <w:lvl w:ilvl="7" w:tplc="3810403C">
      <w:numFmt w:val="bullet"/>
      <w:lvlText w:val="•"/>
      <w:lvlJc w:val="left"/>
      <w:pPr>
        <w:ind w:left="7670" w:hanging="708"/>
      </w:pPr>
      <w:rPr>
        <w:rFonts w:hint="default"/>
      </w:rPr>
    </w:lvl>
    <w:lvl w:ilvl="8" w:tplc="B2B8E248">
      <w:numFmt w:val="bullet"/>
      <w:lvlText w:val="•"/>
      <w:lvlJc w:val="left"/>
      <w:pPr>
        <w:ind w:left="8656" w:hanging="708"/>
      </w:pPr>
      <w:rPr>
        <w:rFonts w:hint="default"/>
      </w:rPr>
    </w:lvl>
  </w:abstractNum>
  <w:abstractNum w:abstractNumId="19">
    <w:nsid w:val="5FB97899"/>
    <w:multiLevelType w:val="hybridMultilevel"/>
    <w:tmpl w:val="D0F856BE"/>
    <w:lvl w:ilvl="0" w:tplc="2C4824BA">
      <w:start w:val="1"/>
      <w:numFmt w:val="decimal"/>
      <w:lvlText w:val="%1."/>
      <w:lvlJc w:val="left"/>
      <w:pPr>
        <w:ind w:left="546" w:hanging="213"/>
      </w:pPr>
      <w:rPr>
        <w:rFonts w:hint="default"/>
        <w:b/>
        <w:bCs/>
        <w:w w:val="100"/>
      </w:rPr>
    </w:lvl>
    <w:lvl w:ilvl="1" w:tplc="80768BB0">
      <w:numFmt w:val="none"/>
      <w:lvlText w:val=""/>
      <w:lvlJc w:val="left"/>
      <w:pPr>
        <w:tabs>
          <w:tab w:val="num" w:pos="360"/>
        </w:tabs>
      </w:pPr>
    </w:lvl>
    <w:lvl w:ilvl="2" w:tplc="51405ED6">
      <w:numFmt w:val="bullet"/>
      <w:lvlText w:val="•"/>
      <w:lvlJc w:val="left"/>
      <w:pPr>
        <w:ind w:left="1909" w:hanging="493"/>
      </w:pPr>
      <w:rPr>
        <w:rFonts w:hint="default"/>
      </w:rPr>
    </w:lvl>
    <w:lvl w:ilvl="3" w:tplc="8E26F00C">
      <w:numFmt w:val="bullet"/>
      <w:lvlText w:val="•"/>
      <w:lvlJc w:val="left"/>
      <w:pPr>
        <w:ind w:left="2999" w:hanging="493"/>
      </w:pPr>
      <w:rPr>
        <w:rFonts w:hint="default"/>
      </w:rPr>
    </w:lvl>
    <w:lvl w:ilvl="4" w:tplc="B34C210E">
      <w:numFmt w:val="bullet"/>
      <w:lvlText w:val="•"/>
      <w:lvlJc w:val="left"/>
      <w:pPr>
        <w:ind w:left="4088" w:hanging="493"/>
      </w:pPr>
      <w:rPr>
        <w:rFonts w:hint="default"/>
      </w:rPr>
    </w:lvl>
    <w:lvl w:ilvl="5" w:tplc="82CC60D2">
      <w:numFmt w:val="bullet"/>
      <w:lvlText w:val="•"/>
      <w:lvlJc w:val="left"/>
      <w:pPr>
        <w:ind w:left="5178" w:hanging="493"/>
      </w:pPr>
      <w:rPr>
        <w:rFonts w:hint="default"/>
      </w:rPr>
    </w:lvl>
    <w:lvl w:ilvl="6" w:tplc="D39A6450">
      <w:numFmt w:val="bullet"/>
      <w:lvlText w:val="•"/>
      <w:lvlJc w:val="left"/>
      <w:pPr>
        <w:ind w:left="6268" w:hanging="493"/>
      </w:pPr>
      <w:rPr>
        <w:rFonts w:hint="default"/>
      </w:rPr>
    </w:lvl>
    <w:lvl w:ilvl="7" w:tplc="EB1296B0">
      <w:numFmt w:val="bullet"/>
      <w:lvlText w:val="•"/>
      <w:lvlJc w:val="left"/>
      <w:pPr>
        <w:ind w:left="7357" w:hanging="493"/>
      </w:pPr>
      <w:rPr>
        <w:rFonts w:hint="default"/>
      </w:rPr>
    </w:lvl>
    <w:lvl w:ilvl="8" w:tplc="81DA1FE4">
      <w:numFmt w:val="bullet"/>
      <w:lvlText w:val="•"/>
      <w:lvlJc w:val="left"/>
      <w:pPr>
        <w:ind w:left="8447" w:hanging="493"/>
      </w:pPr>
      <w:rPr>
        <w:rFonts w:hint="default"/>
      </w:rPr>
    </w:lvl>
  </w:abstractNum>
  <w:abstractNum w:abstractNumId="20">
    <w:nsid w:val="6B1D18F7"/>
    <w:multiLevelType w:val="hybridMultilevel"/>
    <w:tmpl w:val="C130CAA8"/>
    <w:lvl w:ilvl="0" w:tplc="05364430">
      <w:numFmt w:val="bullet"/>
      <w:lvlText w:val=""/>
      <w:lvlJc w:val="left"/>
      <w:pPr>
        <w:ind w:left="1054" w:hanging="360"/>
      </w:pPr>
      <w:rPr>
        <w:rFonts w:hint="default"/>
        <w:w w:val="100"/>
      </w:rPr>
    </w:lvl>
    <w:lvl w:ilvl="1" w:tplc="3AB6D442">
      <w:numFmt w:val="bullet"/>
      <w:lvlText w:val="•"/>
      <w:lvlJc w:val="left"/>
      <w:pPr>
        <w:ind w:left="2016" w:hanging="360"/>
      </w:pPr>
      <w:rPr>
        <w:rFonts w:hint="default"/>
      </w:rPr>
    </w:lvl>
    <w:lvl w:ilvl="2" w:tplc="89EC9D04">
      <w:numFmt w:val="bullet"/>
      <w:lvlText w:val="•"/>
      <w:lvlJc w:val="left"/>
      <w:pPr>
        <w:ind w:left="2973" w:hanging="360"/>
      </w:pPr>
      <w:rPr>
        <w:rFonts w:hint="default"/>
      </w:rPr>
    </w:lvl>
    <w:lvl w:ilvl="3" w:tplc="3D6A6E52">
      <w:numFmt w:val="bullet"/>
      <w:lvlText w:val="•"/>
      <w:lvlJc w:val="left"/>
      <w:pPr>
        <w:ind w:left="3929" w:hanging="360"/>
      </w:pPr>
      <w:rPr>
        <w:rFonts w:hint="default"/>
      </w:rPr>
    </w:lvl>
    <w:lvl w:ilvl="4" w:tplc="A668854C">
      <w:numFmt w:val="bullet"/>
      <w:lvlText w:val="•"/>
      <w:lvlJc w:val="left"/>
      <w:pPr>
        <w:ind w:left="4886" w:hanging="360"/>
      </w:pPr>
      <w:rPr>
        <w:rFonts w:hint="default"/>
      </w:rPr>
    </w:lvl>
    <w:lvl w:ilvl="5" w:tplc="42366914">
      <w:numFmt w:val="bullet"/>
      <w:lvlText w:val="•"/>
      <w:lvlJc w:val="left"/>
      <w:pPr>
        <w:ind w:left="5843" w:hanging="360"/>
      </w:pPr>
      <w:rPr>
        <w:rFonts w:hint="default"/>
      </w:rPr>
    </w:lvl>
    <w:lvl w:ilvl="6" w:tplc="9ACAD9EC">
      <w:numFmt w:val="bullet"/>
      <w:lvlText w:val="•"/>
      <w:lvlJc w:val="left"/>
      <w:pPr>
        <w:ind w:left="6799" w:hanging="360"/>
      </w:pPr>
      <w:rPr>
        <w:rFonts w:hint="default"/>
      </w:rPr>
    </w:lvl>
    <w:lvl w:ilvl="7" w:tplc="DB388766">
      <w:numFmt w:val="bullet"/>
      <w:lvlText w:val="•"/>
      <w:lvlJc w:val="left"/>
      <w:pPr>
        <w:ind w:left="7756" w:hanging="360"/>
      </w:pPr>
      <w:rPr>
        <w:rFonts w:hint="default"/>
      </w:rPr>
    </w:lvl>
    <w:lvl w:ilvl="8" w:tplc="C9A2C458">
      <w:numFmt w:val="bullet"/>
      <w:lvlText w:val="•"/>
      <w:lvlJc w:val="left"/>
      <w:pPr>
        <w:ind w:left="8713" w:hanging="360"/>
      </w:pPr>
      <w:rPr>
        <w:rFonts w:hint="default"/>
      </w:rPr>
    </w:lvl>
  </w:abstractNum>
  <w:abstractNum w:abstractNumId="21">
    <w:nsid w:val="6DED66AC"/>
    <w:multiLevelType w:val="hybridMultilevel"/>
    <w:tmpl w:val="F6909B22"/>
    <w:lvl w:ilvl="0" w:tplc="F7F2B678">
      <w:start w:val="8"/>
      <w:numFmt w:val="decimal"/>
      <w:lvlText w:val="%1"/>
      <w:lvlJc w:val="left"/>
      <w:pPr>
        <w:ind w:left="333" w:hanging="559"/>
      </w:pPr>
      <w:rPr>
        <w:rFonts w:hint="default"/>
      </w:rPr>
    </w:lvl>
    <w:lvl w:ilvl="1" w:tplc="9C2CDBF0">
      <w:numFmt w:val="none"/>
      <w:lvlText w:val=""/>
      <w:lvlJc w:val="left"/>
      <w:pPr>
        <w:tabs>
          <w:tab w:val="num" w:pos="360"/>
        </w:tabs>
      </w:pPr>
    </w:lvl>
    <w:lvl w:ilvl="2" w:tplc="3A5E760E">
      <w:numFmt w:val="bullet"/>
      <w:lvlText w:val=""/>
      <w:lvlJc w:val="left"/>
      <w:pPr>
        <w:ind w:left="1054" w:hanging="360"/>
      </w:pPr>
      <w:rPr>
        <w:rFonts w:ascii="Symbol" w:eastAsia="Times New Roman" w:hAnsi="Symbol" w:hint="default"/>
        <w:w w:val="100"/>
        <w:sz w:val="28"/>
        <w:szCs w:val="28"/>
      </w:rPr>
    </w:lvl>
    <w:lvl w:ilvl="3" w:tplc="640ECB24">
      <w:numFmt w:val="bullet"/>
      <w:lvlText w:val=""/>
      <w:lvlJc w:val="left"/>
      <w:pPr>
        <w:ind w:left="1414" w:hanging="360"/>
      </w:pPr>
      <w:rPr>
        <w:rFonts w:hint="default"/>
        <w:w w:val="100"/>
      </w:rPr>
    </w:lvl>
    <w:lvl w:ilvl="4" w:tplc="A10E2E42">
      <w:numFmt w:val="bullet"/>
      <w:lvlText w:val="•"/>
      <w:lvlJc w:val="left"/>
      <w:pPr>
        <w:ind w:left="3721" w:hanging="360"/>
      </w:pPr>
      <w:rPr>
        <w:rFonts w:hint="default"/>
      </w:rPr>
    </w:lvl>
    <w:lvl w:ilvl="5" w:tplc="0D9EC766">
      <w:numFmt w:val="bullet"/>
      <w:lvlText w:val="•"/>
      <w:lvlJc w:val="left"/>
      <w:pPr>
        <w:ind w:left="4872" w:hanging="360"/>
      </w:pPr>
      <w:rPr>
        <w:rFonts w:hint="default"/>
      </w:rPr>
    </w:lvl>
    <w:lvl w:ilvl="6" w:tplc="32507670">
      <w:numFmt w:val="bullet"/>
      <w:lvlText w:val="•"/>
      <w:lvlJc w:val="left"/>
      <w:pPr>
        <w:ind w:left="6023" w:hanging="360"/>
      </w:pPr>
      <w:rPr>
        <w:rFonts w:hint="default"/>
      </w:rPr>
    </w:lvl>
    <w:lvl w:ilvl="7" w:tplc="38D26244">
      <w:numFmt w:val="bullet"/>
      <w:lvlText w:val="•"/>
      <w:lvlJc w:val="left"/>
      <w:pPr>
        <w:ind w:left="7174" w:hanging="360"/>
      </w:pPr>
      <w:rPr>
        <w:rFonts w:hint="default"/>
      </w:rPr>
    </w:lvl>
    <w:lvl w:ilvl="8" w:tplc="5C92C3DA">
      <w:numFmt w:val="bullet"/>
      <w:lvlText w:val="•"/>
      <w:lvlJc w:val="left"/>
      <w:pPr>
        <w:ind w:left="8324" w:hanging="36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6"/>
  </w:num>
  <w:num w:numId="4">
    <w:abstractNumId w:val="11"/>
  </w:num>
  <w:num w:numId="5">
    <w:abstractNumId w:val="8"/>
  </w:num>
  <w:num w:numId="6">
    <w:abstractNumId w:val="18"/>
  </w:num>
  <w:num w:numId="7">
    <w:abstractNumId w:val="10"/>
  </w:num>
  <w:num w:numId="8">
    <w:abstractNumId w:val="21"/>
  </w:num>
  <w:num w:numId="9">
    <w:abstractNumId w:val="7"/>
  </w:num>
  <w:num w:numId="10">
    <w:abstractNumId w:val="13"/>
  </w:num>
  <w:num w:numId="11">
    <w:abstractNumId w:val="14"/>
  </w:num>
  <w:num w:numId="12">
    <w:abstractNumId w:val="19"/>
  </w:num>
  <w:num w:numId="13">
    <w:abstractNumId w:val="3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2"/>
  </w:num>
  <w:num w:numId="19">
    <w:abstractNumId w:val="17"/>
  </w:num>
  <w:num w:numId="20">
    <w:abstractNumId w:val="4"/>
  </w:num>
  <w:num w:numId="21">
    <w:abstractNumId w:val="12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FC5"/>
    <w:rsid w:val="0000111D"/>
    <w:rsid w:val="00001F0E"/>
    <w:rsid w:val="00026E95"/>
    <w:rsid w:val="000778C2"/>
    <w:rsid w:val="00083D92"/>
    <w:rsid w:val="000858C5"/>
    <w:rsid w:val="00091E2E"/>
    <w:rsid w:val="000A03E5"/>
    <w:rsid w:val="000B4673"/>
    <w:rsid w:val="000B5E0E"/>
    <w:rsid w:val="000D2B8B"/>
    <w:rsid w:val="000D38D7"/>
    <w:rsid w:val="00157D14"/>
    <w:rsid w:val="00182DB3"/>
    <w:rsid w:val="001B0183"/>
    <w:rsid w:val="001E0125"/>
    <w:rsid w:val="001E3863"/>
    <w:rsid w:val="002770F5"/>
    <w:rsid w:val="002C4CFB"/>
    <w:rsid w:val="002C7E78"/>
    <w:rsid w:val="002D1F3A"/>
    <w:rsid w:val="002D5B6A"/>
    <w:rsid w:val="00310EA9"/>
    <w:rsid w:val="00315F36"/>
    <w:rsid w:val="00344E65"/>
    <w:rsid w:val="0034650F"/>
    <w:rsid w:val="003618D5"/>
    <w:rsid w:val="003A0EBF"/>
    <w:rsid w:val="003C4780"/>
    <w:rsid w:val="003E1E3A"/>
    <w:rsid w:val="003E2760"/>
    <w:rsid w:val="003F01F1"/>
    <w:rsid w:val="003F669F"/>
    <w:rsid w:val="00401B0C"/>
    <w:rsid w:val="00406A63"/>
    <w:rsid w:val="00413FCB"/>
    <w:rsid w:val="004174AC"/>
    <w:rsid w:val="00425094"/>
    <w:rsid w:val="004276B3"/>
    <w:rsid w:val="004648AC"/>
    <w:rsid w:val="00481141"/>
    <w:rsid w:val="00490631"/>
    <w:rsid w:val="00494986"/>
    <w:rsid w:val="00496689"/>
    <w:rsid w:val="004B3677"/>
    <w:rsid w:val="004C1FC8"/>
    <w:rsid w:val="004C46E8"/>
    <w:rsid w:val="004C528C"/>
    <w:rsid w:val="004D2258"/>
    <w:rsid w:val="004D7176"/>
    <w:rsid w:val="004E732E"/>
    <w:rsid w:val="00521A52"/>
    <w:rsid w:val="00534BC5"/>
    <w:rsid w:val="00543E8F"/>
    <w:rsid w:val="0054591F"/>
    <w:rsid w:val="005574B3"/>
    <w:rsid w:val="00570320"/>
    <w:rsid w:val="005B623B"/>
    <w:rsid w:val="005C3704"/>
    <w:rsid w:val="005E144E"/>
    <w:rsid w:val="005F68DC"/>
    <w:rsid w:val="00601AF3"/>
    <w:rsid w:val="0066414C"/>
    <w:rsid w:val="00692B8E"/>
    <w:rsid w:val="006A033C"/>
    <w:rsid w:val="006A1090"/>
    <w:rsid w:val="006A4256"/>
    <w:rsid w:val="006B57DA"/>
    <w:rsid w:val="007075A5"/>
    <w:rsid w:val="00710556"/>
    <w:rsid w:val="00726E74"/>
    <w:rsid w:val="00735BD4"/>
    <w:rsid w:val="00741E5F"/>
    <w:rsid w:val="00785E0A"/>
    <w:rsid w:val="007A5DC8"/>
    <w:rsid w:val="007C6CE5"/>
    <w:rsid w:val="00811A40"/>
    <w:rsid w:val="00812044"/>
    <w:rsid w:val="00813D5A"/>
    <w:rsid w:val="00846B5E"/>
    <w:rsid w:val="00851683"/>
    <w:rsid w:val="0085517D"/>
    <w:rsid w:val="008819A9"/>
    <w:rsid w:val="008866CA"/>
    <w:rsid w:val="008A0F0A"/>
    <w:rsid w:val="008B1A91"/>
    <w:rsid w:val="008B55CD"/>
    <w:rsid w:val="008D06D5"/>
    <w:rsid w:val="008D0858"/>
    <w:rsid w:val="008E4FCF"/>
    <w:rsid w:val="009016E5"/>
    <w:rsid w:val="009127D4"/>
    <w:rsid w:val="00995A68"/>
    <w:rsid w:val="009C0B2B"/>
    <w:rsid w:val="00A053DA"/>
    <w:rsid w:val="00A747A1"/>
    <w:rsid w:val="00AA6CF3"/>
    <w:rsid w:val="00AA6D97"/>
    <w:rsid w:val="00AA736A"/>
    <w:rsid w:val="00AB66B3"/>
    <w:rsid w:val="00AB6B5C"/>
    <w:rsid w:val="00AC7838"/>
    <w:rsid w:val="00AD4B5B"/>
    <w:rsid w:val="00B01F1B"/>
    <w:rsid w:val="00B0419B"/>
    <w:rsid w:val="00B169DD"/>
    <w:rsid w:val="00B26029"/>
    <w:rsid w:val="00B4590C"/>
    <w:rsid w:val="00B63B14"/>
    <w:rsid w:val="00B75BE6"/>
    <w:rsid w:val="00B81226"/>
    <w:rsid w:val="00B93545"/>
    <w:rsid w:val="00BA4E0E"/>
    <w:rsid w:val="00BF3F1E"/>
    <w:rsid w:val="00C124EB"/>
    <w:rsid w:val="00C24EA7"/>
    <w:rsid w:val="00C35D1E"/>
    <w:rsid w:val="00C4318E"/>
    <w:rsid w:val="00C567E4"/>
    <w:rsid w:val="00C62A4E"/>
    <w:rsid w:val="00C77AE6"/>
    <w:rsid w:val="00C801FB"/>
    <w:rsid w:val="00C953CF"/>
    <w:rsid w:val="00CD2885"/>
    <w:rsid w:val="00CD5854"/>
    <w:rsid w:val="00CF32C9"/>
    <w:rsid w:val="00D1001C"/>
    <w:rsid w:val="00D22CD3"/>
    <w:rsid w:val="00D67B74"/>
    <w:rsid w:val="00D748F7"/>
    <w:rsid w:val="00D77FA1"/>
    <w:rsid w:val="00D94CD4"/>
    <w:rsid w:val="00DA5D01"/>
    <w:rsid w:val="00DC22A1"/>
    <w:rsid w:val="00DD023A"/>
    <w:rsid w:val="00E00F38"/>
    <w:rsid w:val="00E078A9"/>
    <w:rsid w:val="00E66393"/>
    <w:rsid w:val="00E83D98"/>
    <w:rsid w:val="00E91FE5"/>
    <w:rsid w:val="00EA32BD"/>
    <w:rsid w:val="00EA7FC5"/>
    <w:rsid w:val="00EB5DCB"/>
    <w:rsid w:val="00EE41EB"/>
    <w:rsid w:val="00EE6B90"/>
    <w:rsid w:val="00F00C18"/>
    <w:rsid w:val="00F12F7E"/>
    <w:rsid w:val="00F338E5"/>
    <w:rsid w:val="00F66561"/>
    <w:rsid w:val="00F74C5B"/>
    <w:rsid w:val="00F76BB9"/>
    <w:rsid w:val="00F94A34"/>
    <w:rsid w:val="00FA1D66"/>
    <w:rsid w:val="00FA7343"/>
    <w:rsid w:val="00FC5A89"/>
    <w:rsid w:val="00FC61A6"/>
    <w:rsid w:val="00FF6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C5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EA7FC5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EA7FC5"/>
    <w:pPr>
      <w:ind w:left="333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11">
    <w:name w:val="Заголовок 11"/>
    <w:basedOn w:val="Normal"/>
    <w:uiPriority w:val="99"/>
    <w:rsid w:val="00EA7FC5"/>
    <w:pPr>
      <w:spacing w:line="319" w:lineRule="exact"/>
      <w:ind w:left="825"/>
      <w:jc w:val="both"/>
      <w:outlineLvl w:val="1"/>
    </w:pPr>
    <w:rPr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EA7FC5"/>
    <w:pPr>
      <w:ind w:left="2032" w:right="1926"/>
      <w:jc w:val="center"/>
    </w:pPr>
    <w:rPr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EA7FC5"/>
    <w:pPr>
      <w:ind w:left="1054" w:hanging="361"/>
    </w:pPr>
  </w:style>
  <w:style w:type="paragraph" w:customStyle="1" w:styleId="TableParagraph">
    <w:name w:val="Table Paragraph"/>
    <w:basedOn w:val="Normal"/>
    <w:uiPriority w:val="99"/>
    <w:rsid w:val="00EA7FC5"/>
  </w:style>
  <w:style w:type="paragraph" w:styleId="BalloonText">
    <w:name w:val="Balloon Text"/>
    <w:basedOn w:val="Normal"/>
    <w:link w:val="BalloonTextChar"/>
    <w:uiPriority w:val="99"/>
    <w:semiHidden/>
    <w:rsid w:val="00995A68"/>
    <w:pPr>
      <w:widowControl/>
      <w:autoSpaceDE/>
      <w:autoSpaceDN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5A68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413</TotalTime>
  <Pages>48</Pages>
  <Words>10657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Customer</cp:lastModifiedBy>
  <cp:revision>32</cp:revision>
  <cp:lastPrinted>2023-03-15T05:12:00Z</cp:lastPrinted>
  <dcterms:created xsi:type="dcterms:W3CDTF">2022-11-09T10:04:00Z</dcterms:created>
  <dcterms:modified xsi:type="dcterms:W3CDTF">2025-09-30T12:17:00Z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